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7D80C2BE"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F72C0F">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AD4DF3" w:rsidRPr="00AD4DF3">
        <w:rPr>
          <w:sz w:val="32"/>
          <w:szCs w:val="32"/>
        </w:rPr>
        <w:t>1806244</w:t>
      </w:r>
    </w:p>
    <w:p w14:paraId="103CDC79" w14:textId="46A12798" w:rsidR="00E90E49" w:rsidRPr="00CE0424" w:rsidRDefault="00F72C0F" w:rsidP="00311702">
      <w:pPr>
        <w:pStyle w:val="3GPPHeader"/>
      </w:pPr>
      <w:r w:rsidRPr="00F72C0F">
        <w:t>Busan, South Korea, May 21-25</w:t>
      </w:r>
      <w:r w:rsidR="00200A3B">
        <w:t xml:space="preserve">, </w:t>
      </w:r>
      <w:r w:rsidR="0027144F" w:rsidRPr="00F72C0F">
        <w:t>20</w:t>
      </w:r>
      <w:r w:rsidR="005F3025" w:rsidRPr="00F72C0F">
        <w:t>1</w:t>
      </w:r>
      <w:r w:rsidR="001D53E7" w:rsidRPr="00F72C0F">
        <w:t>8</w:t>
      </w:r>
    </w:p>
    <w:p w14:paraId="09E2CDF3" w14:textId="77777777" w:rsidR="00E90E49" w:rsidRPr="00CE0424" w:rsidRDefault="00E90E49" w:rsidP="00357380">
      <w:pPr>
        <w:pStyle w:val="3GPPHeader"/>
      </w:pPr>
    </w:p>
    <w:p w14:paraId="5D039B66" w14:textId="7F83F117" w:rsidR="00E90E49" w:rsidRPr="005D3A27" w:rsidRDefault="00E90E49" w:rsidP="00311702">
      <w:pPr>
        <w:pStyle w:val="3GPPHeader"/>
        <w:rPr>
          <w:sz w:val="22"/>
          <w:szCs w:val="22"/>
          <w:lang w:val="en-US"/>
        </w:rPr>
      </w:pPr>
      <w:r w:rsidRPr="005D3A27">
        <w:rPr>
          <w:sz w:val="22"/>
          <w:szCs w:val="22"/>
          <w:lang w:val="en-US"/>
        </w:rPr>
        <w:t>Agenda Item:</w:t>
      </w:r>
      <w:r w:rsidRPr="005D3A27">
        <w:rPr>
          <w:sz w:val="22"/>
          <w:szCs w:val="22"/>
          <w:lang w:val="en-US"/>
        </w:rPr>
        <w:tab/>
      </w:r>
      <w:r w:rsidR="005D3A27" w:rsidRPr="005D3A27">
        <w:rPr>
          <w:sz w:val="22"/>
          <w:szCs w:val="22"/>
          <w:lang w:val="en-US"/>
        </w:rPr>
        <w:t>7</w:t>
      </w:r>
      <w:r w:rsidR="005D3A27">
        <w:rPr>
          <w:sz w:val="22"/>
          <w:szCs w:val="22"/>
          <w:lang w:val="en-US"/>
        </w:rPr>
        <w:t>.4.</w:t>
      </w:r>
      <w:r w:rsidR="0067179F">
        <w:rPr>
          <w:sz w:val="22"/>
          <w:szCs w:val="22"/>
          <w:lang w:val="en-US"/>
        </w:rPr>
        <w:t>4</w:t>
      </w:r>
    </w:p>
    <w:p w14:paraId="6E6D73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FF0CA1" w14:textId="79304755" w:rsidR="00E90E49" w:rsidRPr="00CE0424" w:rsidRDefault="003D3C45" w:rsidP="00311702">
      <w:pPr>
        <w:pStyle w:val="3GPPHeader"/>
        <w:rPr>
          <w:sz w:val="22"/>
          <w:szCs w:val="22"/>
        </w:rPr>
      </w:pPr>
      <w:r>
        <w:rPr>
          <w:sz w:val="22"/>
          <w:szCs w:val="22"/>
        </w:rPr>
        <w:t>Title:</w:t>
      </w:r>
      <w:r w:rsidR="00E90E49" w:rsidRPr="00CE0424">
        <w:rPr>
          <w:sz w:val="22"/>
          <w:szCs w:val="22"/>
        </w:rPr>
        <w:tab/>
      </w:r>
      <w:r w:rsidR="0067179F" w:rsidRPr="0067179F">
        <w:rPr>
          <w:sz w:val="22"/>
          <w:szCs w:val="22"/>
        </w:rPr>
        <w:t>Evaluation methodology and metrics for NoMA</w:t>
      </w:r>
    </w:p>
    <w:p w14:paraId="0E946205" w14:textId="495A81C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D3A27">
        <w:rPr>
          <w:sz w:val="22"/>
          <w:szCs w:val="22"/>
        </w:rPr>
        <w:t>Discussion</w:t>
      </w:r>
    </w:p>
    <w:p w14:paraId="0B9FBFA5" w14:textId="77777777" w:rsidR="00E90E49" w:rsidRPr="00CE0424" w:rsidRDefault="00230D18" w:rsidP="00CE0424">
      <w:pPr>
        <w:pStyle w:val="Heading1"/>
      </w:pPr>
      <w:r>
        <w:t>1</w:t>
      </w:r>
      <w:r>
        <w:tab/>
      </w:r>
      <w:r w:rsidR="00E90E49" w:rsidRPr="00CE0424">
        <w:t>Introduction</w:t>
      </w:r>
    </w:p>
    <w:p w14:paraId="0A87D4EB" w14:textId="1063E369" w:rsidR="00477768" w:rsidRPr="00CE0424" w:rsidRDefault="0067179F" w:rsidP="00CE0424">
      <w:pPr>
        <w:pStyle w:val="BodyText"/>
      </w:pPr>
      <w:r w:rsidRPr="0067179F">
        <w:rPr>
          <w:rFonts w:cs="Arial"/>
        </w:rPr>
        <w:t xml:space="preserve">In this contribution, we discuss </w:t>
      </w:r>
      <w:r w:rsidR="00676042">
        <w:rPr>
          <w:rFonts w:cs="Arial"/>
        </w:rPr>
        <w:t xml:space="preserve">link and system </w:t>
      </w:r>
      <w:r w:rsidRPr="0067179F">
        <w:rPr>
          <w:rFonts w:cs="Arial"/>
        </w:rPr>
        <w:t xml:space="preserve">evaluation </w:t>
      </w:r>
      <w:r w:rsidR="000E32BB">
        <w:rPr>
          <w:rFonts w:cs="Arial"/>
        </w:rPr>
        <w:t>results</w:t>
      </w:r>
      <w:r w:rsidRPr="0067179F">
        <w:rPr>
          <w:rFonts w:cs="Arial"/>
        </w:rPr>
        <w:t xml:space="preserve"> that are relevant for non-orthogonal multiple access (NOMA).  Remaining details of link level simulation parameters above those agreed in RAN1#92</w:t>
      </w:r>
      <w:r w:rsidR="0064181E">
        <w:rPr>
          <w:rFonts w:cs="Arial"/>
        </w:rPr>
        <w:t>bis</w:t>
      </w:r>
      <w:r w:rsidRPr="0067179F">
        <w:rPr>
          <w:rFonts w:cs="Arial"/>
        </w:rPr>
        <w:t xml:space="preserve"> are addressed. </w:t>
      </w:r>
      <w:r w:rsidR="00E00DE6">
        <w:rPr>
          <w:rFonts w:cs="Arial"/>
        </w:rPr>
        <w:t>A s</w:t>
      </w:r>
      <w:r w:rsidRPr="0067179F">
        <w:rPr>
          <w:rFonts w:cs="Arial"/>
        </w:rPr>
        <w:t>ystem level performance metric</w:t>
      </w:r>
      <w:r w:rsidR="00E00DE6">
        <w:rPr>
          <w:rFonts w:cs="Arial"/>
        </w:rPr>
        <w:t xml:space="preserve"> for </w:t>
      </w:r>
      <w:proofErr w:type="spellStart"/>
      <w:r w:rsidR="00E00DE6">
        <w:rPr>
          <w:rFonts w:cs="Arial"/>
        </w:rPr>
        <w:t>mMTC</w:t>
      </w:r>
      <w:proofErr w:type="spellEnd"/>
      <w:r w:rsidR="00E00DE6">
        <w:rPr>
          <w:rFonts w:cs="Arial"/>
        </w:rPr>
        <w:t xml:space="preserve"> and</w:t>
      </w:r>
      <w:r w:rsidRPr="0067179F">
        <w:rPr>
          <w:rFonts w:cs="Arial"/>
        </w:rPr>
        <w:t xml:space="preserve"> </w:t>
      </w:r>
      <w:r w:rsidR="0064181E">
        <w:rPr>
          <w:rFonts w:cs="Arial"/>
        </w:rPr>
        <w:t xml:space="preserve">a traffic model for URLLC </w:t>
      </w:r>
      <w:r w:rsidRPr="0067179F">
        <w:rPr>
          <w:rFonts w:cs="Arial"/>
        </w:rPr>
        <w:t>are also proposed.</w:t>
      </w:r>
    </w:p>
    <w:p w14:paraId="4EAC0153" w14:textId="4E8C458A" w:rsidR="00F63950" w:rsidRDefault="00230D18" w:rsidP="00F55910">
      <w:pPr>
        <w:pStyle w:val="Heading1"/>
      </w:pPr>
      <w:bookmarkStart w:id="1" w:name="_Ref178064866"/>
      <w:r>
        <w:t>2</w:t>
      </w:r>
      <w:r>
        <w:tab/>
      </w:r>
      <w:bookmarkEnd w:id="1"/>
      <w:r w:rsidR="0067179F">
        <w:t>Link-level evaluations</w:t>
      </w:r>
    </w:p>
    <w:p w14:paraId="578E6887" w14:textId="77777777" w:rsidR="0067179F" w:rsidRPr="000F1CF6" w:rsidRDefault="0067179F" w:rsidP="0067179F">
      <w:pPr>
        <w:spacing w:before="120" w:line="259" w:lineRule="auto"/>
        <w:jc w:val="both"/>
        <w:rPr>
          <w:rFonts w:ascii="Arial" w:hAnsi="Arial" w:cs="Arial"/>
        </w:rPr>
      </w:pPr>
      <w:r w:rsidRPr="00742EF1">
        <w:rPr>
          <w:rFonts w:ascii="Arial" w:hAnsi="Arial" w:cs="Arial"/>
        </w:rPr>
        <w:t xml:space="preserve">In NOMA evaluations, we should use metrics that are tailored to each use-case. For example, in </w:t>
      </w:r>
      <w:proofErr w:type="spellStart"/>
      <w:r w:rsidRPr="00742EF1">
        <w:rPr>
          <w:rFonts w:ascii="Arial" w:hAnsi="Arial" w:cs="Arial"/>
        </w:rPr>
        <w:t>eMBB</w:t>
      </w:r>
      <w:proofErr w:type="spellEnd"/>
      <w:r w:rsidRPr="00742EF1">
        <w:rPr>
          <w:rFonts w:ascii="Arial" w:hAnsi="Arial" w:cs="Arial"/>
        </w:rPr>
        <w:t xml:space="preserve">, where spectral efficiency is the target, it makes sense to have sum data rate as the target metrics. In </w:t>
      </w:r>
      <w:proofErr w:type="spellStart"/>
      <w:r w:rsidRPr="00742EF1">
        <w:rPr>
          <w:rFonts w:ascii="Arial" w:hAnsi="Arial" w:cs="Arial"/>
        </w:rPr>
        <w:t>mMTC</w:t>
      </w:r>
      <w:proofErr w:type="spellEnd"/>
      <w:r w:rsidRPr="00742EF1">
        <w:rPr>
          <w:rFonts w:ascii="Arial" w:hAnsi="Arial" w:cs="Arial"/>
        </w:rPr>
        <w:t>, where a high number of UEs should be supported at a certain BLER level</w:t>
      </w:r>
      <w:r w:rsidRPr="003A403B">
        <w:rPr>
          <w:rFonts w:ascii="Arial" w:hAnsi="Arial" w:cs="Arial"/>
        </w:rPr>
        <w:t>, we could look at the UE capacity (</w:t>
      </w:r>
      <w:r w:rsidRPr="007C65B5">
        <w:rPr>
          <w:rFonts w:ascii="Arial" w:hAnsi="Arial" w:cs="Arial"/>
        </w:rPr>
        <w:t>that is, the ‘connection density’) that can be supported given a certain grade of service</w:t>
      </w:r>
      <w:r w:rsidRPr="000F1CF6">
        <w:rPr>
          <w:rFonts w:ascii="Arial" w:hAnsi="Arial" w:cs="Arial"/>
        </w:rPr>
        <w:t>. This is also a relevant metric for low latency applications, yet for high reliability we believe that orthogonal access should be used.</w:t>
      </w:r>
    </w:p>
    <w:p w14:paraId="0D4CEDD2" w14:textId="77777777" w:rsidR="0067179F" w:rsidRDefault="0067179F" w:rsidP="0067179F">
      <w:pPr>
        <w:spacing w:before="120" w:line="259" w:lineRule="auto"/>
        <w:jc w:val="both"/>
        <w:rPr>
          <w:rFonts w:ascii="Arial" w:hAnsi="Arial" w:cs="Arial"/>
        </w:rPr>
      </w:pPr>
      <w:r w:rsidRPr="000F1CF6">
        <w:rPr>
          <w:rFonts w:ascii="Arial" w:hAnsi="Arial" w:cs="Arial"/>
        </w:rPr>
        <w:t>When selecting which setups shall be considered for evaluation, we need to make sure that we avoid paramet</w:t>
      </w:r>
      <w:r>
        <w:rPr>
          <w:rFonts w:ascii="Arial" w:hAnsi="Arial" w:cs="Arial"/>
        </w:rPr>
        <w:t>e</w:t>
      </w:r>
      <w:r w:rsidRPr="000F1CF6">
        <w:rPr>
          <w:rFonts w:ascii="Arial" w:hAnsi="Arial" w:cs="Arial"/>
        </w:rPr>
        <w:t xml:space="preserve">rizing the system in a way that could significantly inflate potential NOMA benefits. One such example is channel estimation (CE), whose impact on NOMA is much bigger in NOMA than in OMA. The reason is that for orthogonal transmission, the CE is only impaired by noise whereas in NOMA we further have the effect of pilot contamination; the latter is sensitive to channel dispersion, i.e., the more dispersive the channel, the more interference will be experienced on a UE DMRS sequence by other UE DMRS sequences. Ideal CE would significantly underemphasize these issues and, therefore, should not be considered. Other assumptions that inflate NOMA gains should also be captured; for example, in a grant-free scenario where UL time alignment is not guaranteed for all cell sizes and CP values, we should consider or the impact of solutions such as the added overhead of </w:t>
      </w:r>
      <w:proofErr w:type="spellStart"/>
      <w:r w:rsidRPr="000F1CF6">
        <w:rPr>
          <w:rFonts w:ascii="Arial" w:hAnsi="Arial" w:cs="Arial"/>
        </w:rPr>
        <w:t>eCP</w:t>
      </w:r>
      <w:proofErr w:type="spellEnd"/>
      <w:r w:rsidRPr="000F1CF6">
        <w:rPr>
          <w:rFonts w:ascii="Arial" w:hAnsi="Arial" w:cs="Arial"/>
        </w:rPr>
        <w:t>, if employed for UL-NOMA.</w:t>
      </w:r>
      <w:r>
        <w:rPr>
          <w:rFonts w:ascii="Arial" w:hAnsi="Arial" w:cs="Arial"/>
        </w:rPr>
        <w:t xml:space="preserve"> </w:t>
      </w:r>
    </w:p>
    <w:p w14:paraId="5B4C3E8B" w14:textId="77777777" w:rsidR="0067179F" w:rsidRDefault="0067179F" w:rsidP="0067179F">
      <w:pPr>
        <w:spacing w:before="120" w:line="259" w:lineRule="auto"/>
        <w:jc w:val="both"/>
        <w:rPr>
          <w:rFonts w:ascii="Arial" w:hAnsi="Arial" w:cs="Arial"/>
        </w:rPr>
      </w:pPr>
      <w:r>
        <w:rPr>
          <w:rFonts w:ascii="Arial" w:hAnsi="Arial" w:cs="Arial"/>
        </w:rPr>
        <w:t xml:space="preserve">It is important to keep in mind that while link level simulations are of course needed, they are generally not suitable for determining the net performance of multiple access schemes, since they tend to examine fixed sets of channel and interference conditions.  As such, it is not necessary to determine gains over e.g. baseline schemes at the link level, since this can and should be done at the system level.  As agreed in RAN1#92, comparison to baseline schemes such as OMA can be done for calibration purposes only, since this can help align companies’ simulation results.  </w:t>
      </w:r>
    </w:p>
    <w:p w14:paraId="17084F9D" w14:textId="77777777" w:rsidR="0067179F" w:rsidRDefault="0067179F" w:rsidP="00355943">
      <w:pPr>
        <w:keepNext/>
        <w:spacing w:before="120" w:line="259" w:lineRule="auto"/>
        <w:jc w:val="both"/>
        <w:rPr>
          <w:rFonts w:ascii="Arial" w:hAnsi="Arial" w:cs="Arial"/>
        </w:rPr>
      </w:pPr>
      <w:r w:rsidRPr="000344B3">
        <w:rPr>
          <w:rFonts w:ascii="Arial" w:hAnsi="Arial" w:cs="Arial"/>
          <w:b/>
        </w:rPr>
        <w:t>Observations</w:t>
      </w:r>
      <w:r>
        <w:rPr>
          <w:rFonts w:ascii="Arial" w:hAnsi="Arial" w:cs="Arial"/>
        </w:rPr>
        <w:t>:</w:t>
      </w:r>
    </w:p>
    <w:p w14:paraId="34E2E9D7" w14:textId="77777777" w:rsidR="0067179F" w:rsidRPr="000344B3" w:rsidRDefault="0067179F" w:rsidP="0067179F">
      <w:pPr>
        <w:pStyle w:val="ListParagraph"/>
        <w:numPr>
          <w:ilvl w:val="0"/>
          <w:numId w:val="27"/>
        </w:numPr>
        <w:spacing w:after="180"/>
        <w:contextualSpacing/>
        <w:jc w:val="both"/>
        <w:rPr>
          <w:rFonts w:ascii="Arial" w:hAnsi="Arial" w:cs="Arial"/>
        </w:rPr>
      </w:pPr>
      <w:r w:rsidRPr="000344B3">
        <w:rPr>
          <w:rFonts w:ascii="Arial" w:hAnsi="Arial" w:cs="Arial"/>
        </w:rPr>
        <w:t>Impairments such as timing, frequency, and power control error are essential parts of the NOMA study, since these impairments can impact different transmission schemes to different degrees.</w:t>
      </w:r>
    </w:p>
    <w:p w14:paraId="0031B29A" w14:textId="77777777" w:rsidR="0067179F" w:rsidRPr="000344B3" w:rsidRDefault="0067179F" w:rsidP="0067179F">
      <w:pPr>
        <w:pStyle w:val="ListParagraph"/>
        <w:numPr>
          <w:ilvl w:val="0"/>
          <w:numId w:val="27"/>
        </w:numPr>
        <w:spacing w:before="120" w:after="180" w:line="259" w:lineRule="auto"/>
        <w:contextualSpacing/>
        <w:jc w:val="both"/>
        <w:rPr>
          <w:rFonts w:ascii="Arial" w:hAnsi="Arial" w:cs="Arial"/>
        </w:rPr>
      </w:pPr>
      <w:r w:rsidRPr="000344B3">
        <w:rPr>
          <w:rFonts w:ascii="Arial" w:hAnsi="Arial" w:cs="Arial"/>
        </w:rPr>
        <w:t>It is not necessary to develop a baseline scheme for link level gain determination.</w:t>
      </w:r>
    </w:p>
    <w:p w14:paraId="0D9D7B17" w14:textId="77777777" w:rsidR="0067179F" w:rsidRPr="000344B3" w:rsidRDefault="0067179F" w:rsidP="0067179F">
      <w:pPr>
        <w:pStyle w:val="ListParagraph"/>
        <w:numPr>
          <w:ilvl w:val="1"/>
          <w:numId w:val="27"/>
        </w:numPr>
        <w:spacing w:before="120" w:after="180" w:line="259" w:lineRule="auto"/>
        <w:contextualSpacing/>
        <w:jc w:val="both"/>
        <w:rPr>
          <w:rFonts w:ascii="Arial" w:hAnsi="Arial" w:cs="Arial"/>
        </w:rPr>
      </w:pPr>
      <w:r w:rsidRPr="000344B3">
        <w:rPr>
          <w:rFonts w:ascii="Arial" w:hAnsi="Arial" w:cs="Arial"/>
        </w:rPr>
        <w:lastRenderedPageBreak/>
        <w:t>Conclusions on the net benefits of NOMA schemes should only be drawn at the system level.</w:t>
      </w:r>
    </w:p>
    <w:p w14:paraId="6D87DD39" w14:textId="694B64C5" w:rsidR="0067179F" w:rsidRPr="000F1CF6" w:rsidRDefault="0067179F" w:rsidP="0067179F">
      <w:pPr>
        <w:spacing w:before="120" w:line="259" w:lineRule="auto"/>
        <w:jc w:val="both"/>
        <w:rPr>
          <w:rFonts w:ascii="Arial" w:hAnsi="Arial" w:cs="Arial"/>
        </w:rPr>
      </w:pPr>
      <w:r w:rsidRPr="000F1CF6">
        <w:rPr>
          <w:rFonts w:ascii="Arial" w:hAnsi="Arial" w:cs="Arial"/>
        </w:rPr>
        <w:t xml:space="preserve">Based on these considerations, we summarize our proposed LLS evaluation framework in </w:t>
      </w:r>
      <w:r w:rsidRPr="000F1CF6">
        <w:fldChar w:fldCharType="begin"/>
      </w:r>
      <w:r>
        <w:rPr>
          <w:rFonts w:ascii="Arial" w:hAnsi="Arial" w:cs="Arial"/>
        </w:rPr>
        <w:instrText xml:space="preserve"> REF _Ref502132553 \h </w:instrText>
      </w:r>
      <w:r w:rsidRPr="000F1CF6">
        <w:rPr>
          <w:rFonts w:ascii="Arial" w:hAnsi="Arial" w:cs="Arial"/>
        </w:rPr>
        <w:fldChar w:fldCharType="separate"/>
      </w:r>
      <w:r w:rsidR="00317C21" w:rsidRPr="000344B3">
        <w:rPr>
          <w:rFonts w:cs="Arial"/>
          <w:b/>
        </w:rPr>
        <w:t xml:space="preserve">Table </w:t>
      </w:r>
      <w:r w:rsidR="00317C21">
        <w:rPr>
          <w:rFonts w:cs="Arial"/>
          <w:b/>
          <w:noProof/>
        </w:rPr>
        <w:t>1</w:t>
      </w:r>
      <w:r w:rsidRPr="000F1CF6">
        <w:fldChar w:fldCharType="end"/>
      </w:r>
      <w:r w:rsidRPr="000F1CF6">
        <w:rPr>
          <w:rFonts w:ascii="Arial" w:hAnsi="Arial" w:cs="Arial"/>
        </w:rPr>
        <w:t xml:space="preserve">, covering the different use-cases. </w:t>
      </w:r>
      <w:r w:rsidR="003E2AB4">
        <w:rPr>
          <w:rFonts w:ascii="Arial" w:hAnsi="Arial" w:cs="Arial"/>
        </w:rPr>
        <w:t>For a background on the impairments for link level evaluation</w:t>
      </w:r>
      <w:r w:rsidR="00CB412C">
        <w:rPr>
          <w:rFonts w:ascii="Arial" w:hAnsi="Arial" w:cs="Arial"/>
        </w:rPr>
        <w:t xml:space="preserve">, </w:t>
      </w:r>
      <w:r w:rsidR="0024272F">
        <w:rPr>
          <w:rFonts w:ascii="Arial" w:hAnsi="Arial" w:cs="Arial"/>
        </w:rPr>
        <w:t xml:space="preserve">check </w:t>
      </w:r>
      <w:r w:rsidR="00C45079">
        <w:rPr>
          <w:rFonts w:ascii="Arial" w:hAnsi="Arial" w:cs="Arial"/>
        </w:rPr>
        <w:t>[3]</w:t>
      </w:r>
    </w:p>
    <w:p w14:paraId="103EC0F0" w14:textId="77777777" w:rsidR="0067179F" w:rsidRDefault="0067179F" w:rsidP="0067179F">
      <w:pPr>
        <w:spacing w:before="120" w:line="259" w:lineRule="auto"/>
        <w:jc w:val="both"/>
        <w:rPr>
          <w:rFonts w:ascii="Arial" w:hAnsi="Arial" w:cs="Arial"/>
        </w:rPr>
      </w:pPr>
      <w:bookmarkStart w:id="2" w:name="_Toc473562194"/>
      <w:bookmarkStart w:id="3" w:name="_Toc473564415"/>
      <w:bookmarkStart w:id="4" w:name="_Toc473565653"/>
      <w:bookmarkEnd w:id="2"/>
      <w:bookmarkEnd w:id="3"/>
      <w:bookmarkEnd w:id="4"/>
      <w:r w:rsidRPr="000344B3">
        <w:rPr>
          <w:rFonts w:ascii="Arial" w:hAnsi="Arial" w:cs="Arial"/>
          <w:b/>
        </w:rPr>
        <w:t>Proposal</w:t>
      </w:r>
      <w:r>
        <w:rPr>
          <w:rFonts w:ascii="Arial" w:hAnsi="Arial" w:cs="Arial"/>
        </w:rPr>
        <w:t xml:space="preserve">: </w:t>
      </w:r>
    </w:p>
    <w:p w14:paraId="527C6C29" w14:textId="77777777" w:rsidR="0067179F" w:rsidRPr="000344B3" w:rsidRDefault="0067179F" w:rsidP="0067179F">
      <w:pPr>
        <w:pStyle w:val="ListParagraph"/>
        <w:numPr>
          <w:ilvl w:val="0"/>
          <w:numId w:val="28"/>
        </w:numPr>
        <w:spacing w:after="180" w:line="259" w:lineRule="auto"/>
        <w:contextualSpacing/>
        <w:jc w:val="both"/>
        <w:rPr>
          <w:rFonts w:ascii="Arial" w:hAnsi="Arial" w:cs="Arial"/>
        </w:rPr>
      </w:pPr>
      <w:r w:rsidRPr="000344B3">
        <w:rPr>
          <w:rFonts w:ascii="Arial" w:hAnsi="Arial" w:cs="Arial"/>
        </w:rPr>
        <w:t xml:space="preserve">Link-level evaluation assumptions should be updated according to Table 1. </w:t>
      </w:r>
    </w:p>
    <w:p w14:paraId="0A4E4AD9" w14:textId="77777777" w:rsidR="0067179F" w:rsidRDefault="0067179F" w:rsidP="0067179F">
      <w:pPr>
        <w:pStyle w:val="Proposal"/>
        <w:numPr>
          <w:ilvl w:val="0"/>
          <w:numId w:val="0"/>
        </w:numPr>
        <w:spacing w:before="120" w:after="0"/>
        <w:ind w:left="1304"/>
        <w:rPr>
          <w:rFonts w:cs="Arial"/>
          <w:lang w:val="en-US"/>
        </w:rPr>
      </w:pPr>
    </w:p>
    <w:p w14:paraId="789A1429" w14:textId="3E86CAA4" w:rsidR="0067179F" w:rsidRPr="000344B3" w:rsidRDefault="0067179F" w:rsidP="0067179F">
      <w:pPr>
        <w:pStyle w:val="BodyText"/>
        <w:keepNext/>
        <w:jc w:val="center"/>
        <w:rPr>
          <w:b/>
        </w:rPr>
      </w:pPr>
      <w:bookmarkStart w:id="5" w:name="_Ref502132553"/>
      <w:r w:rsidRPr="000344B3">
        <w:rPr>
          <w:rFonts w:cs="Arial"/>
          <w:b/>
        </w:rPr>
        <w:t xml:space="preserve">Table </w:t>
      </w:r>
      <w:r w:rsidRPr="000344B3">
        <w:rPr>
          <w:b/>
        </w:rPr>
        <w:fldChar w:fldCharType="begin"/>
      </w:r>
      <w:r w:rsidRPr="000344B3">
        <w:rPr>
          <w:rFonts w:cs="Arial"/>
          <w:b/>
        </w:rPr>
        <w:instrText xml:space="preserve"> SEQ Table \* ARABIC </w:instrText>
      </w:r>
      <w:r w:rsidRPr="000344B3">
        <w:rPr>
          <w:rFonts w:cs="Arial"/>
          <w:b/>
        </w:rPr>
        <w:fldChar w:fldCharType="separate"/>
      </w:r>
      <w:r w:rsidR="00317C21">
        <w:rPr>
          <w:rFonts w:cs="Arial"/>
          <w:b/>
          <w:noProof/>
        </w:rPr>
        <w:t>1</w:t>
      </w:r>
      <w:r w:rsidRPr="000344B3">
        <w:rPr>
          <w:b/>
        </w:rPr>
        <w:fldChar w:fldCharType="end"/>
      </w:r>
      <w:bookmarkEnd w:id="5"/>
      <w:r w:rsidRPr="000344B3">
        <w:rPr>
          <w:rFonts w:cs="Arial"/>
          <w:b/>
        </w:rPr>
        <w:t xml:space="preserve">: </w:t>
      </w:r>
      <w:r>
        <w:rPr>
          <w:rFonts w:cs="Arial"/>
          <w:b/>
          <w:lang w:eastAsia="ja-JP"/>
        </w:rPr>
        <w:t>Updates to link level simulation parameters from RAN1#92</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965"/>
        <w:gridCol w:w="6930"/>
      </w:tblGrid>
      <w:tr w:rsidR="0067179F" w:rsidRPr="003B20D9" w14:paraId="6A68C684" w14:textId="77777777" w:rsidTr="009610EE">
        <w:tc>
          <w:tcPr>
            <w:tcW w:w="2965" w:type="dxa"/>
            <w:shd w:val="clear" w:color="auto" w:fill="auto"/>
            <w:tcMar>
              <w:top w:w="15" w:type="dxa"/>
              <w:left w:w="108" w:type="dxa"/>
              <w:bottom w:w="0" w:type="dxa"/>
              <w:right w:w="108" w:type="dxa"/>
            </w:tcMar>
            <w:vAlign w:val="center"/>
            <w:hideMark/>
          </w:tcPr>
          <w:p w14:paraId="4A0464FA" w14:textId="77777777" w:rsidR="0067179F" w:rsidRPr="003B20D9" w:rsidRDefault="0067179F" w:rsidP="009610EE">
            <w:pPr>
              <w:pStyle w:val="BodyText"/>
              <w:spacing w:after="0"/>
              <w:rPr>
                <w:b/>
                <w:bCs/>
              </w:rPr>
            </w:pPr>
            <w:r w:rsidRPr="003B20D9">
              <w:rPr>
                <w:b/>
                <w:bCs/>
              </w:rPr>
              <w:t>Parameters</w:t>
            </w:r>
          </w:p>
        </w:tc>
        <w:tc>
          <w:tcPr>
            <w:tcW w:w="6930" w:type="dxa"/>
            <w:shd w:val="clear" w:color="auto" w:fill="auto"/>
            <w:tcMar>
              <w:top w:w="15" w:type="dxa"/>
              <w:left w:w="108" w:type="dxa"/>
              <w:bottom w:w="0" w:type="dxa"/>
              <w:right w:w="108" w:type="dxa"/>
            </w:tcMar>
            <w:vAlign w:val="center"/>
            <w:hideMark/>
          </w:tcPr>
          <w:p w14:paraId="25A29CDE" w14:textId="77777777" w:rsidR="0067179F" w:rsidRPr="003B20D9" w:rsidRDefault="0067179F" w:rsidP="009610EE">
            <w:pPr>
              <w:pStyle w:val="BodyText"/>
              <w:spacing w:after="0"/>
              <w:rPr>
                <w:b/>
                <w:bCs/>
              </w:rPr>
            </w:pPr>
            <w:r w:rsidRPr="003B20D9">
              <w:rPr>
                <w:b/>
                <w:bCs/>
              </w:rPr>
              <w:t>Values or assumptions</w:t>
            </w:r>
          </w:p>
        </w:tc>
      </w:tr>
      <w:tr w:rsidR="0067179F" w:rsidRPr="003B20D9" w14:paraId="5AA53D4B" w14:textId="77777777" w:rsidTr="009610EE">
        <w:tc>
          <w:tcPr>
            <w:tcW w:w="2965" w:type="dxa"/>
            <w:shd w:val="clear" w:color="auto" w:fill="auto"/>
            <w:tcMar>
              <w:top w:w="15" w:type="dxa"/>
              <w:left w:w="108" w:type="dxa"/>
              <w:bottom w:w="0" w:type="dxa"/>
              <w:right w:w="108" w:type="dxa"/>
            </w:tcMar>
            <w:vAlign w:val="center"/>
            <w:hideMark/>
          </w:tcPr>
          <w:p w14:paraId="509495F0" w14:textId="77777777" w:rsidR="0067179F" w:rsidRPr="003B20D9" w:rsidRDefault="0067179F" w:rsidP="009610EE">
            <w:pPr>
              <w:pStyle w:val="BodyText"/>
              <w:spacing w:after="0"/>
            </w:pPr>
            <w:r w:rsidRPr="003B20D9">
              <w:t>CRC</w:t>
            </w:r>
          </w:p>
        </w:tc>
        <w:tc>
          <w:tcPr>
            <w:tcW w:w="6930" w:type="dxa"/>
            <w:shd w:val="clear" w:color="auto" w:fill="auto"/>
            <w:tcMar>
              <w:top w:w="15" w:type="dxa"/>
              <w:left w:w="108" w:type="dxa"/>
              <w:bottom w:w="0" w:type="dxa"/>
              <w:right w:w="108" w:type="dxa"/>
            </w:tcMar>
            <w:vAlign w:val="center"/>
            <w:hideMark/>
          </w:tcPr>
          <w:p w14:paraId="6F48E5D0" w14:textId="77777777" w:rsidR="0067179F" w:rsidRPr="003B20D9" w:rsidRDefault="0067179F" w:rsidP="009610EE">
            <w:pPr>
              <w:pStyle w:val="BodyText"/>
              <w:spacing w:after="0"/>
            </w:pPr>
            <w:r>
              <w:t>16</w:t>
            </w:r>
            <w:r w:rsidRPr="003B20D9">
              <w:t xml:space="preserve"> bits</w:t>
            </w:r>
            <w:r>
              <w:t xml:space="preserve">, added on top of TBS sizes, e.g. for MMTC resulting in [12, 22, 42, 62, 77] byte payloads </w:t>
            </w:r>
          </w:p>
        </w:tc>
      </w:tr>
      <w:tr w:rsidR="0067179F" w:rsidRPr="003B20D9" w14:paraId="76800027" w14:textId="77777777" w:rsidTr="00E27047">
        <w:trPr>
          <w:trHeight w:val="353"/>
        </w:trPr>
        <w:tc>
          <w:tcPr>
            <w:tcW w:w="2965" w:type="dxa"/>
            <w:shd w:val="clear" w:color="auto" w:fill="auto"/>
            <w:tcMar>
              <w:top w:w="15" w:type="dxa"/>
              <w:left w:w="108" w:type="dxa"/>
              <w:bottom w:w="0" w:type="dxa"/>
              <w:right w:w="108" w:type="dxa"/>
            </w:tcMar>
            <w:vAlign w:val="center"/>
            <w:hideMark/>
          </w:tcPr>
          <w:p w14:paraId="102D5345" w14:textId="77777777" w:rsidR="0067179F" w:rsidRPr="003B20D9" w:rsidRDefault="0067179F" w:rsidP="009610EE">
            <w:pPr>
              <w:pStyle w:val="BodyText"/>
              <w:spacing w:after="0"/>
            </w:pPr>
            <w:r w:rsidRPr="003B20D9">
              <w:t>UE antenna configuration</w:t>
            </w:r>
          </w:p>
        </w:tc>
        <w:tc>
          <w:tcPr>
            <w:tcW w:w="6930" w:type="dxa"/>
            <w:shd w:val="clear" w:color="auto" w:fill="auto"/>
            <w:tcMar>
              <w:top w:w="15" w:type="dxa"/>
              <w:left w:w="108" w:type="dxa"/>
              <w:bottom w:w="0" w:type="dxa"/>
              <w:right w:w="108" w:type="dxa"/>
            </w:tcMar>
            <w:vAlign w:val="center"/>
            <w:hideMark/>
          </w:tcPr>
          <w:p w14:paraId="35E03C8F" w14:textId="77777777" w:rsidR="0067179F" w:rsidRPr="003B20D9" w:rsidRDefault="0067179F" w:rsidP="009610EE">
            <w:pPr>
              <w:pStyle w:val="BodyText"/>
              <w:spacing w:after="0"/>
            </w:pPr>
            <w:r w:rsidRPr="003B20D9">
              <w:t>1Tx</w:t>
            </w:r>
            <w:r>
              <w:t xml:space="preserve">; 2 </w:t>
            </w:r>
            <w:proofErr w:type="spellStart"/>
            <w:r>
              <w:t>Tx</w:t>
            </w:r>
            <w:proofErr w:type="spellEnd"/>
            <w:r>
              <w:t xml:space="preserve"> may be used for URLLC</w:t>
            </w:r>
          </w:p>
        </w:tc>
      </w:tr>
      <w:tr w:rsidR="0067179F" w:rsidRPr="003B20D9" w14:paraId="6C7E51EF" w14:textId="77777777" w:rsidTr="00E27047">
        <w:trPr>
          <w:trHeight w:val="335"/>
        </w:trPr>
        <w:tc>
          <w:tcPr>
            <w:tcW w:w="2965" w:type="dxa"/>
            <w:shd w:val="clear" w:color="auto" w:fill="auto"/>
            <w:tcMar>
              <w:top w:w="15" w:type="dxa"/>
              <w:left w:w="108" w:type="dxa"/>
              <w:bottom w:w="0" w:type="dxa"/>
              <w:right w:w="108" w:type="dxa"/>
            </w:tcMar>
            <w:vAlign w:val="center"/>
            <w:hideMark/>
          </w:tcPr>
          <w:p w14:paraId="2792DFF1" w14:textId="77777777" w:rsidR="0067179F" w:rsidRPr="003B20D9" w:rsidRDefault="0067179F" w:rsidP="009610EE">
            <w:pPr>
              <w:pStyle w:val="BodyText"/>
              <w:spacing w:after="0"/>
            </w:pPr>
            <w:r w:rsidRPr="003B20D9">
              <w:t>Power Control</w:t>
            </w:r>
          </w:p>
        </w:tc>
        <w:tc>
          <w:tcPr>
            <w:tcW w:w="6930" w:type="dxa"/>
            <w:shd w:val="clear" w:color="auto" w:fill="auto"/>
            <w:tcMar>
              <w:top w:w="15" w:type="dxa"/>
              <w:left w:w="108" w:type="dxa"/>
              <w:bottom w:w="0" w:type="dxa"/>
              <w:right w:w="108" w:type="dxa"/>
            </w:tcMar>
            <w:vAlign w:val="center"/>
            <w:hideMark/>
          </w:tcPr>
          <w:p w14:paraId="1D87596C" w14:textId="12E7D6D7" w:rsidR="0067179F" w:rsidRPr="003B20D9" w:rsidRDefault="0067179F" w:rsidP="00E27047">
            <w:pPr>
              <w:pStyle w:val="BodyText"/>
              <w:spacing w:after="0"/>
            </w:pPr>
            <w:r>
              <w:t>Imperfect power control</w:t>
            </w:r>
            <w:r w:rsidR="006634AD">
              <w:t xml:space="preserve"> with uniform distribution betw</w:t>
            </w:r>
            <w:r w:rsidR="00FC4AF6">
              <w:t>een [-5, +</w:t>
            </w:r>
            <w:proofErr w:type="gramStart"/>
            <w:r w:rsidR="00FC4AF6">
              <w:t>5]dB</w:t>
            </w:r>
            <w:proofErr w:type="gramEnd"/>
          </w:p>
        </w:tc>
      </w:tr>
      <w:tr w:rsidR="0067179F" w:rsidRPr="003B20D9" w14:paraId="05822921" w14:textId="77777777" w:rsidTr="009610EE">
        <w:tc>
          <w:tcPr>
            <w:tcW w:w="2965" w:type="dxa"/>
            <w:shd w:val="clear" w:color="auto" w:fill="auto"/>
            <w:tcMar>
              <w:top w:w="15" w:type="dxa"/>
              <w:left w:w="108" w:type="dxa"/>
              <w:bottom w:w="0" w:type="dxa"/>
              <w:right w:w="108" w:type="dxa"/>
            </w:tcMar>
            <w:vAlign w:val="center"/>
          </w:tcPr>
          <w:p w14:paraId="451A2586" w14:textId="77777777" w:rsidR="0067179F" w:rsidRPr="003B20D9" w:rsidRDefault="0067179F" w:rsidP="009610EE">
            <w:pPr>
              <w:pStyle w:val="BodyText"/>
              <w:spacing w:after="0"/>
            </w:pPr>
            <w:r>
              <w:t>Frequency Error</w:t>
            </w:r>
          </w:p>
        </w:tc>
        <w:tc>
          <w:tcPr>
            <w:tcW w:w="6930" w:type="dxa"/>
            <w:shd w:val="clear" w:color="auto" w:fill="auto"/>
            <w:tcMar>
              <w:top w:w="15" w:type="dxa"/>
              <w:left w:w="108" w:type="dxa"/>
              <w:bottom w:w="0" w:type="dxa"/>
              <w:right w:w="108" w:type="dxa"/>
            </w:tcMar>
            <w:vAlign w:val="center"/>
          </w:tcPr>
          <w:p w14:paraId="3B8F3C70" w14:textId="1DFA2FFF" w:rsidR="00EB297A" w:rsidRDefault="00460B5A" w:rsidP="009610EE">
            <w:pPr>
              <w:pStyle w:val="BodyText"/>
              <w:spacing w:after="0"/>
            </w:pPr>
            <w:r>
              <w:t xml:space="preserve">70 Hz for </w:t>
            </w:r>
            <w:r w:rsidR="00EB297A">
              <w:t>700MHz carrier frequency</w:t>
            </w:r>
          </w:p>
          <w:p w14:paraId="171E6E82" w14:textId="195B2308" w:rsidR="0067179F" w:rsidRPr="003B20D9" w:rsidRDefault="00EB297A" w:rsidP="009610EE">
            <w:pPr>
              <w:pStyle w:val="BodyText"/>
              <w:spacing w:after="0"/>
            </w:pPr>
            <w:r>
              <w:t>140Hz for 4GHz carrier frequency</w:t>
            </w:r>
          </w:p>
        </w:tc>
      </w:tr>
      <w:tr w:rsidR="0067179F" w:rsidRPr="003B20D9" w14:paraId="53EA546C" w14:textId="77777777" w:rsidTr="00E27047">
        <w:trPr>
          <w:trHeight w:val="308"/>
        </w:trPr>
        <w:tc>
          <w:tcPr>
            <w:tcW w:w="2965" w:type="dxa"/>
            <w:shd w:val="clear" w:color="auto" w:fill="auto"/>
            <w:tcMar>
              <w:top w:w="15" w:type="dxa"/>
              <w:left w:w="108" w:type="dxa"/>
              <w:bottom w:w="0" w:type="dxa"/>
              <w:right w:w="108" w:type="dxa"/>
            </w:tcMar>
            <w:vAlign w:val="center"/>
          </w:tcPr>
          <w:p w14:paraId="6D70776E" w14:textId="77777777" w:rsidR="0067179F" w:rsidRDefault="0067179F" w:rsidP="009610EE">
            <w:pPr>
              <w:pStyle w:val="BodyText"/>
              <w:spacing w:after="0"/>
            </w:pPr>
            <w:r>
              <w:t>Timing Error</w:t>
            </w:r>
          </w:p>
        </w:tc>
        <w:tc>
          <w:tcPr>
            <w:tcW w:w="6930" w:type="dxa"/>
            <w:shd w:val="clear" w:color="auto" w:fill="auto"/>
            <w:tcMar>
              <w:top w:w="15" w:type="dxa"/>
              <w:left w:w="108" w:type="dxa"/>
              <w:bottom w:w="0" w:type="dxa"/>
              <w:right w:w="108" w:type="dxa"/>
            </w:tcMar>
            <w:vAlign w:val="center"/>
          </w:tcPr>
          <w:p w14:paraId="11570F15" w14:textId="510E71E0" w:rsidR="0067179F" w:rsidRDefault="0067179F" w:rsidP="005C30CE">
            <w:pPr>
              <w:pStyle w:val="BodyText"/>
              <w:spacing w:after="0"/>
            </w:pPr>
            <w:r w:rsidRPr="008242E6">
              <w:t xml:space="preserve">uniform distribution within [0 </w:t>
            </w:r>
            <w:r w:rsidR="00EB297A">
              <w:t>CP/3</w:t>
            </w:r>
            <w:r w:rsidRPr="008242E6">
              <w:t>]</w:t>
            </w:r>
            <w:r w:rsidR="005C30CE" w:rsidRPr="008242E6" w:rsidDel="005C30CE">
              <w:t xml:space="preserve"> </w:t>
            </w:r>
          </w:p>
        </w:tc>
      </w:tr>
      <w:tr w:rsidR="0067179F" w:rsidRPr="003B20D9" w14:paraId="718D96A2" w14:textId="77777777" w:rsidTr="00E27047">
        <w:trPr>
          <w:trHeight w:val="326"/>
        </w:trPr>
        <w:tc>
          <w:tcPr>
            <w:tcW w:w="2965" w:type="dxa"/>
            <w:shd w:val="clear" w:color="auto" w:fill="auto"/>
            <w:tcMar>
              <w:top w:w="15" w:type="dxa"/>
              <w:left w:w="108" w:type="dxa"/>
              <w:bottom w:w="0" w:type="dxa"/>
              <w:right w:w="108" w:type="dxa"/>
            </w:tcMar>
            <w:vAlign w:val="center"/>
          </w:tcPr>
          <w:p w14:paraId="5FB58B20" w14:textId="77777777" w:rsidR="0067179F" w:rsidRDefault="0067179F" w:rsidP="009610EE">
            <w:pPr>
              <w:pStyle w:val="BodyText"/>
              <w:spacing w:after="0"/>
            </w:pPr>
            <w:r>
              <w:t>HARQ processes</w:t>
            </w:r>
          </w:p>
        </w:tc>
        <w:tc>
          <w:tcPr>
            <w:tcW w:w="6930" w:type="dxa"/>
            <w:shd w:val="clear" w:color="auto" w:fill="auto"/>
            <w:tcMar>
              <w:top w:w="15" w:type="dxa"/>
              <w:left w:w="108" w:type="dxa"/>
              <w:bottom w:w="0" w:type="dxa"/>
              <w:right w:w="108" w:type="dxa"/>
            </w:tcMar>
            <w:vAlign w:val="center"/>
          </w:tcPr>
          <w:p w14:paraId="52A726F0" w14:textId="09AED787" w:rsidR="0067179F" w:rsidRDefault="0067179F" w:rsidP="009610EE">
            <w:pPr>
              <w:pStyle w:val="BodyText"/>
              <w:spacing w:after="0"/>
            </w:pPr>
            <w:r>
              <w:t xml:space="preserve">1, 4 for </w:t>
            </w:r>
            <w:proofErr w:type="spellStart"/>
            <w:r>
              <w:t>mMTC</w:t>
            </w:r>
            <w:proofErr w:type="spellEnd"/>
            <w:r>
              <w:t xml:space="preserve"> &amp; </w:t>
            </w:r>
            <w:proofErr w:type="spellStart"/>
            <w:r>
              <w:t>eMBB</w:t>
            </w:r>
            <w:proofErr w:type="spellEnd"/>
            <w:r>
              <w:t>; 1,2 for URLLC</w:t>
            </w:r>
          </w:p>
        </w:tc>
      </w:tr>
    </w:tbl>
    <w:p w14:paraId="5FD8AFB3" w14:textId="77777777" w:rsidR="0067179F" w:rsidRPr="005F1272" w:rsidRDefault="0067179F" w:rsidP="0067179F">
      <w:pPr>
        <w:pStyle w:val="BodyText"/>
      </w:pPr>
    </w:p>
    <w:p w14:paraId="279677C5" w14:textId="40786FEC" w:rsidR="0067179F" w:rsidRDefault="0067179F" w:rsidP="0067179F">
      <w:pPr>
        <w:pStyle w:val="BodyText"/>
      </w:pPr>
      <w:r>
        <w:t>In th</w:t>
      </w:r>
      <w:r w:rsidR="002D5629">
        <w:t xml:space="preserve">e following </w:t>
      </w:r>
      <w:r>
        <w:t>we present simulation results and make some observations based on the them. The Table below shows the main simulation assumptions.</w:t>
      </w:r>
    </w:p>
    <w:p w14:paraId="35DEAD5F" w14:textId="1D159D31" w:rsidR="0067179F" w:rsidRPr="00413061" w:rsidRDefault="0067179F" w:rsidP="0067179F">
      <w:pPr>
        <w:pStyle w:val="Caption"/>
        <w:jc w:val="center"/>
      </w:pPr>
      <w:r>
        <w:t xml:space="preserve">Table </w:t>
      </w:r>
      <w:r w:rsidR="00596D93">
        <w:fldChar w:fldCharType="begin"/>
      </w:r>
      <w:r w:rsidR="00596D93">
        <w:instrText xml:space="preserve"> SEQ Table \* ARABIC </w:instrText>
      </w:r>
      <w:r w:rsidR="00596D93">
        <w:fldChar w:fldCharType="separate"/>
      </w:r>
      <w:r w:rsidR="00317C21">
        <w:rPr>
          <w:noProof/>
        </w:rPr>
        <w:t>2</w:t>
      </w:r>
      <w:r w:rsidR="00596D93">
        <w:rPr>
          <w:noProof/>
        </w:rPr>
        <w:fldChar w:fldCharType="end"/>
      </w:r>
      <w:r w:rsidRPr="00413061">
        <w:rPr>
          <w:rFonts w:ascii="Arial" w:hAnsi="Arial" w:cs="Arial"/>
        </w:rPr>
        <w:t xml:space="preserve">: </w:t>
      </w:r>
      <w:r>
        <w:rPr>
          <w:rFonts w:ascii="Arial" w:hAnsi="Arial" w:cs="Arial"/>
          <w:lang w:eastAsia="ja-JP"/>
        </w:rPr>
        <w:t>Updates to link level simulation parameters from RAN1#92</w:t>
      </w:r>
    </w:p>
    <w:tbl>
      <w:tblPr>
        <w:tblW w:w="6946" w:type="dxa"/>
        <w:tblInd w:w="1550" w:type="dxa"/>
        <w:tblCellMar>
          <w:left w:w="0" w:type="dxa"/>
          <w:right w:w="0" w:type="dxa"/>
        </w:tblCellMar>
        <w:tblLook w:val="0600" w:firstRow="0" w:lastRow="0" w:firstColumn="0" w:lastColumn="0" w:noHBand="1" w:noVBand="1"/>
      </w:tblPr>
      <w:tblGrid>
        <w:gridCol w:w="2637"/>
        <w:gridCol w:w="4309"/>
      </w:tblGrid>
      <w:tr w:rsidR="0067179F" w:rsidRPr="0071476D" w14:paraId="463DA6C7" w14:textId="77777777" w:rsidTr="00021C01">
        <w:trPr>
          <w:trHeight w:val="209"/>
        </w:trPr>
        <w:tc>
          <w:tcPr>
            <w:tcW w:w="2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AADDD5E" w14:textId="77777777" w:rsidR="0067179F" w:rsidRPr="0071476D" w:rsidRDefault="0067179F" w:rsidP="009610EE">
            <w:pPr>
              <w:spacing w:after="0"/>
              <w:rPr>
                <w:rFonts w:ascii="Arial" w:hAnsi="Arial" w:cs="Arial"/>
                <w:b/>
                <w:bCs/>
                <w:sz w:val="18"/>
                <w:szCs w:val="18"/>
              </w:rPr>
            </w:pPr>
            <w:r w:rsidRPr="0071476D">
              <w:rPr>
                <w:rFonts w:ascii="Arial" w:hAnsi="Arial" w:cs="Arial"/>
                <w:b/>
                <w:bCs/>
                <w:sz w:val="18"/>
                <w:szCs w:val="18"/>
              </w:rPr>
              <w:t>Parameters</w:t>
            </w:r>
          </w:p>
        </w:tc>
        <w:tc>
          <w:tcPr>
            <w:tcW w:w="430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B124068" w14:textId="77777777" w:rsidR="0067179F" w:rsidRPr="0071476D" w:rsidRDefault="0067179F" w:rsidP="009610EE">
            <w:pPr>
              <w:spacing w:after="0"/>
              <w:rPr>
                <w:rFonts w:ascii="Arial" w:hAnsi="Arial" w:cs="Arial"/>
                <w:b/>
                <w:bCs/>
                <w:sz w:val="18"/>
                <w:szCs w:val="18"/>
              </w:rPr>
            </w:pPr>
            <w:r w:rsidRPr="0071476D">
              <w:rPr>
                <w:rFonts w:ascii="Arial" w:hAnsi="Arial" w:cs="Arial"/>
                <w:b/>
                <w:bCs/>
                <w:sz w:val="18"/>
                <w:szCs w:val="18"/>
              </w:rPr>
              <w:t>Values or assumptions</w:t>
            </w:r>
          </w:p>
        </w:tc>
      </w:tr>
      <w:tr w:rsidR="0067179F" w:rsidRPr="0020516D" w14:paraId="1575E9C8"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407B2"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Carrier Frequency</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18049D" w14:textId="77777777" w:rsidR="0067179F" w:rsidRPr="0071476D" w:rsidRDefault="0067179F" w:rsidP="009610EE">
            <w:pPr>
              <w:spacing w:after="0"/>
              <w:rPr>
                <w:rFonts w:ascii="Arial" w:hAnsi="Arial" w:cs="Arial"/>
                <w:bCs/>
                <w:sz w:val="18"/>
                <w:szCs w:val="18"/>
              </w:rPr>
            </w:pPr>
            <w:r>
              <w:rPr>
                <w:rFonts w:ascii="Arial" w:hAnsi="Arial" w:cs="Arial"/>
                <w:bCs/>
                <w:sz w:val="18"/>
                <w:szCs w:val="18"/>
              </w:rPr>
              <w:t>700</w:t>
            </w:r>
            <w:r w:rsidRPr="0071476D">
              <w:rPr>
                <w:rFonts w:ascii="Arial" w:hAnsi="Arial" w:cs="Arial"/>
                <w:bCs/>
                <w:sz w:val="18"/>
                <w:szCs w:val="18"/>
              </w:rPr>
              <w:t xml:space="preserve"> </w:t>
            </w:r>
            <w:r>
              <w:rPr>
                <w:rFonts w:ascii="Arial" w:hAnsi="Arial" w:cs="Arial"/>
                <w:bCs/>
                <w:sz w:val="18"/>
                <w:szCs w:val="18"/>
              </w:rPr>
              <w:t>M</w:t>
            </w:r>
            <w:r w:rsidRPr="0071476D">
              <w:rPr>
                <w:rFonts w:ascii="Arial" w:hAnsi="Arial" w:cs="Arial"/>
                <w:bCs/>
                <w:sz w:val="18"/>
                <w:szCs w:val="18"/>
              </w:rPr>
              <w:t>Hz</w:t>
            </w:r>
          </w:p>
        </w:tc>
      </w:tr>
      <w:tr w:rsidR="0067179F" w:rsidRPr="0020516D" w14:paraId="5C94CC8C"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9662F6"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 xml:space="preserve">Waveform </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5F783F"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 xml:space="preserve">OFDM </w:t>
            </w:r>
          </w:p>
        </w:tc>
      </w:tr>
      <w:tr w:rsidR="0067179F" w:rsidRPr="0020516D" w14:paraId="3D483D37"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77F186"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Numerology</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797347"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15KHz</w:t>
            </w:r>
          </w:p>
        </w:tc>
      </w:tr>
      <w:tr w:rsidR="0067179F" w:rsidRPr="0020516D" w14:paraId="61381EB0"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613954"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Modulation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E116E6"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16-QAM</w:t>
            </w:r>
          </w:p>
        </w:tc>
      </w:tr>
      <w:tr w:rsidR="0067179F" w:rsidRPr="0020516D" w14:paraId="06C90CC7"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FE3B6D"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BS antenna configuration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3A973E"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 xml:space="preserve">4 Rx </w:t>
            </w:r>
          </w:p>
        </w:tc>
      </w:tr>
      <w:tr w:rsidR="0067179F" w:rsidRPr="0020516D" w14:paraId="002AC87F"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FBED75"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UE antenna configuration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D18011"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1Tx</w:t>
            </w:r>
            <w:r>
              <w:rPr>
                <w:rFonts w:ascii="Arial" w:hAnsi="Arial" w:cs="Arial"/>
                <w:bCs/>
                <w:sz w:val="18"/>
                <w:szCs w:val="18"/>
              </w:rPr>
              <w:t xml:space="preserve">, speed 3kmph </w:t>
            </w:r>
            <w:r w:rsidRPr="0071476D">
              <w:rPr>
                <w:rFonts w:ascii="Arial" w:hAnsi="Arial" w:cs="Arial"/>
                <w:bCs/>
                <w:sz w:val="18"/>
                <w:szCs w:val="18"/>
              </w:rPr>
              <w:t xml:space="preserve"> </w:t>
            </w:r>
          </w:p>
        </w:tc>
      </w:tr>
      <w:tr w:rsidR="0067179F" w:rsidRPr="0020516D" w14:paraId="0E4891D1"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A6C16" w14:textId="77777777" w:rsidR="0067179F" w:rsidRPr="00F37781" w:rsidRDefault="0067179F" w:rsidP="009610EE">
            <w:pPr>
              <w:spacing w:after="0"/>
              <w:rPr>
                <w:rFonts w:ascii="Arial" w:hAnsi="Arial" w:cs="Arial"/>
                <w:bCs/>
                <w:strike/>
                <w:sz w:val="18"/>
                <w:szCs w:val="18"/>
              </w:rPr>
            </w:pPr>
            <w:r w:rsidRPr="00F37781">
              <w:rPr>
                <w:rFonts w:ascii="Arial" w:hAnsi="Arial" w:cs="Arial"/>
                <w:bCs/>
                <w:strike/>
                <w:sz w:val="18"/>
                <w:szCs w:val="18"/>
              </w:rPr>
              <w:t>Power Control</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12C98" w14:textId="77777777" w:rsidR="0067179F" w:rsidRPr="00F37781" w:rsidRDefault="0067179F" w:rsidP="009610EE">
            <w:pPr>
              <w:spacing w:after="0"/>
              <w:rPr>
                <w:rFonts w:ascii="Arial" w:hAnsi="Arial" w:cs="Arial"/>
                <w:bCs/>
                <w:strike/>
                <w:sz w:val="18"/>
                <w:szCs w:val="18"/>
              </w:rPr>
            </w:pPr>
            <w:r w:rsidRPr="00F37781">
              <w:rPr>
                <w:rFonts w:ascii="Arial" w:hAnsi="Arial" w:cs="Arial"/>
                <w:bCs/>
                <w:strike/>
                <w:sz w:val="18"/>
                <w:szCs w:val="18"/>
              </w:rPr>
              <w:t>Equal long-term SNR (small variations remain).</w:t>
            </w:r>
          </w:p>
        </w:tc>
      </w:tr>
      <w:tr w:rsidR="0067179F" w:rsidRPr="00E94EE3" w14:paraId="14100D9D"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0EBF84"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Channel estimation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D5F474" w14:textId="77777777" w:rsidR="0067179F" w:rsidRPr="0071476D" w:rsidRDefault="0067179F" w:rsidP="009610EE">
            <w:pPr>
              <w:spacing w:after="0"/>
              <w:rPr>
                <w:rFonts w:ascii="Arial" w:hAnsi="Arial" w:cs="Arial"/>
                <w:bCs/>
                <w:sz w:val="18"/>
                <w:szCs w:val="18"/>
              </w:rPr>
            </w:pPr>
            <w:r>
              <w:rPr>
                <w:rFonts w:ascii="Arial" w:hAnsi="Arial" w:cs="Arial"/>
                <w:bCs/>
                <w:sz w:val="18"/>
                <w:szCs w:val="18"/>
              </w:rPr>
              <w:t>Ideal CSI</w:t>
            </w:r>
          </w:p>
        </w:tc>
      </w:tr>
      <w:tr w:rsidR="0067179F" w:rsidRPr="00E94EE3" w14:paraId="59E47EFC"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E70319" w14:textId="77777777" w:rsidR="0067179F" w:rsidRPr="002C52AC" w:rsidRDefault="0067179F" w:rsidP="009610EE">
            <w:pPr>
              <w:spacing w:after="0"/>
              <w:rPr>
                <w:rFonts w:ascii="Arial" w:hAnsi="Arial" w:cs="Arial"/>
                <w:bCs/>
                <w:sz w:val="18"/>
                <w:szCs w:val="18"/>
              </w:rPr>
            </w:pPr>
            <w:r w:rsidRPr="002C52AC">
              <w:rPr>
                <w:rFonts w:ascii="Arial" w:hAnsi="Arial" w:cs="Arial"/>
                <w:bCs/>
                <w:sz w:val="18"/>
                <w:szCs w:val="18"/>
              </w:rPr>
              <w:t>Power budget / UE</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6E9F5D"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12 subcarriers</w:t>
            </w:r>
          </w:p>
        </w:tc>
      </w:tr>
      <w:tr w:rsidR="0067179F" w:rsidRPr="00E94EE3" w14:paraId="351FF5D3"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E87F56"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Transmission Time</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69CE66"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 xml:space="preserve">2 slots </w:t>
            </w:r>
            <w:r w:rsidRPr="00F37781">
              <w:rPr>
                <w:rFonts w:ascii="Arial" w:hAnsi="Arial" w:cs="Arial"/>
                <w:bCs/>
                <w:strike/>
                <w:sz w:val="18"/>
                <w:szCs w:val="18"/>
              </w:rPr>
              <w:t>(144 data OFDM symbols + 14 overhead)</w:t>
            </w:r>
            <w:r>
              <w:rPr>
                <w:rFonts w:ascii="Arial" w:hAnsi="Arial" w:cs="Arial"/>
                <w:bCs/>
                <w:strike/>
                <w:sz w:val="18"/>
                <w:szCs w:val="18"/>
              </w:rPr>
              <w:t xml:space="preserve"> </w:t>
            </w:r>
            <w:r>
              <w:rPr>
                <w:rFonts w:ascii="Arial" w:hAnsi="Arial" w:cs="Arial"/>
                <w:bCs/>
                <w:sz w:val="18"/>
                <w:szCs w:val="18"/>
              </w:rPr>
              <w:t xml:space="preserve">(6 </w:t>
            </w:r>
            <w:r w:rsidRPr="00F37781">
              <w:rPr>
                <w:rFonts w:ascii="Arial" w:hAnsi="Arial" w:cs="Arial"/>
                <w:bCs/>
                <w:sz w:val="18"/>
                <w:szCs w:val="18"/>
              </w:rPr>
              <w:t>data OFDM symbols +</w:t>
            </w:r>
            <w:r>
              <w:rPr>
                <w:rFonts w:ascii="Arial" w:hAnsi="Arial" w:cs="Arial"/>
                <w:bCs/>
                <w:sz w:val="18"/>
                <w:szCs w:val="18"/>
              </w:rPr>
              <w:t>1</w:t>
            </w:r>
            <w:r w:rsidRPr="00F37781">
              <w:rPr>
                <w:rFonts w:ascii="Arial" w:hAnsi="Arial" w:cs="Arial"/>
                <w:bCs/>
                <w:sz w:val="18"/>
                <w:szCs w:val="18"/>
              </w:rPr>
              <w:t xml:space="preserve"> DMRS OFDM symbols</w:t>
            </w:r>
            <w:r>
              <w:rPr>
                <w:rFonts w:ascii="Arial" w:hAnsi="Arial" w:cs="Arial"/>
                <w:bCs/>
                <w:sz w:val="18"/>
                <w:szCs w:val="18"/>
              </w:rPr>
              <w:t>) per slot</w:t>
            </w:r>
          </w:p>
        </w:tc>
      </w:tr>
      <w:tr w:rsidR="0067179F" w:rsidRPr="00E94EE3" w14:paraId="33C627C3"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26602B" w14:textId="77777777" w:rsidR="0067179F" w:rsidRPr="0071476D" w:rsidRDefault="0067179F" w:rsidP="009610EE">
            <w:pPr>
              <w:spacing w:after="0"/>
              <w:rPr>
                <w:rFonts w:ascii="Arial" w:hAnsi="Arial" w:cs="Arial"/>
                <w:bCs/>
                <w:sz w:val="18"/>
                <w:szCs w:val="18"/>
              </w:rPr>
            </w:pPr>
            <w:r w:rsidRPr="0071476D">
              <w:rPr>
                <w:rFonts w:ascii="Arial" w:hAnsi="Arial" w:cs="Arial"/>
                <w:bCs/>
                <w:sz w:val="18"/>
                <w:szCs w:val="18"/>
              </w:rPr>
              <w:t>Transmission Bandwidth</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441429" w14:textId="77777777" w:rsidR="0067179F" w:rsidRPr="0071476D" w:rsidRDefault="0067179F" w:rsidP="009610EE">
            <w:pPr>
              <w:spacing w:after="0"/>
              <w:rPr>
                <w:rFonts w:ascii="Arial" w:hAnsi="Arial" w:cs="Arial"/>
                <w:bCs/>
                <w:sz w:val="18"/>
                <w:szCs w:val="18"/>
              </w:rPr>
            </w:pPr>
            <w:r>
              <w:rPr>
                <w:rFonts w:ascii="Arial" w:hAnsi="Arial" w:cs="Arial"/>
                <w:bCs/>
                <w:sz w:val="18"/>
                <w:szCs w:val="18"/>
              </w:rPr>
              <w:t>8</w:t>
            </w:r>
            <w:r w:rsidRPr="0071476D">
              <w:rPr>
                <w:rFonts w:ascii="Arial" w:hAnsi="Arial" w:cs="Arial"/>
                <w:bCs/>
                <w:sz w:val="18"/>
                <w:szCs w:val="18"/>
              </w:rPr>
              <w:t xml:space="preserve"> PRBs</w:t>
            </w:r>
          </w:p>
        </w:tc>
      </w:tr>
      <w:tr w:rsidR="0067179F" w:rsidRPr="00E94EE3" w14:paraId="6AD2A046"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F02686" w14:textId="77777777" w:rsidR="0067179F" w:rsidRPr="0071476D" w:rsidRDefault="0067179F" w:rsidP="009610EE">
            <w:pPr>
              <w:spacing w:after="0"/>
              <w:rPr>
                <w:rFonts w:ascii="Arial" w:hAnsi="Arial" w:cs="Arial"/>
                <w:bCs/>
                <w:sz w:val="18"/>
                <w:szCs w:val="18"/>
              </w:rPr>
            </w:pPr>
            <w:r>
              <w:rPr>
                <w:rFonts w:ascii="Arial" w:hAnsi="Arial" w:cs="Arial"/>
                <w:bCs/>
                <w:sz w:val="18"/>
                <w:szCs w:val="18"/>
              </w:rPr>
              <w:t>NOMA Receiver</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02D5D8" w14:textId="77777777" w:rsidR="0067179F" w:rsidRPr="0071476D" w:rsidRDefault="0067179F" w:rsidP="009610EE">
            <w:pPr>
              <w:spacing w:after="0"/>
              <w:rPr>
                <w:rFonts w:ascii="Arial" w:hAnsi="Arial" w:cs="Arial"/>
                <w:bCs/>
                <w:sz w:val="18"/>
                <w:szCs w:val="18"/>
              </w:rPr>
            </w:pPr>
            <w:r>
              <w:rPr>
                <w:rFonts w:ascii="Arial" w:hAnsi="Arial" w:cs="Arial"/>
                <w:bCs/>
                <w:sz w:val="18"/>
                <w:szCs w:val="18"/>
              </w:rPr>
              <w:t>Ordered MMSE-SIC</w:t>
            </w:r>
          </w:p>
        </w:tc>
      </w:tr>
      <w:tr w:rsidR="0067179F" w:rsidRPr="00E94EE3" w14:paraId="36E8F4DF"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5B9158" w14:textId="77777777" w:rsidR="0067179F" w:rsidRDefault="0067179F" w:rsidP="009610EE">
            <w:pPr>
              <w:spacing w:after="0"/>
              <w:rPr>
                <w:rFonts w:ascii="Arial" w:hAnsi="Arial" w:cs="Arial"/>
                <w:bCs/>
                <w:sz w:val="18"/>
                <w:szCs w:val="18"/>
              </w:rPr>
            </w:pPr>
            <w:r>
              <w:rPr>
                <w:rFonts w:ascii="Arial" w:hAnsi="Arial" w:cs="Arial"/>
                <w:bCs/>
                <w:sz w:val="18"/>
                <w:szCs w:val="18"/>
              </w:rPr>
              <w:t>Transport Block Size (TBS)</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E3B6CF" w14:textId="77777777" w:rsidR="0067179F" w:rsidRPr="002413E8" w:rsidRDefault="0067179F" w:rsidP="009610EE">
            <w:pPr>
              <w:spacing w:after="0"/>
              <w:rPr>
                <w:rFonts w:ascii="Arial" w:hAnsi="Arial" w:cs="Arial"/>
                <w:bCs/>
                <w:sz w:val="18"/>
                <w:szCs w:val="18"/>
              </w:rPr>
            </w:pPr>
            <w:r w:rsidRPr="00F37781">
              <w:t>[10, 20, 40, 60, 75] bytes</w:t>
            </w:r>
          </w:p>
        </w:tc>
      </w:tr>
      <w:tr w:rsidR="0067179F" w:rsidRPr="00E94EE3" w14:paraId="0E29D6B3"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06E867" w14:textId="77777777" w:rsidR="0067179F" w:rsidRDefault="0067179F" w:rsidP="009610EE">
            <w:pPr>
              <w:spacing w:after="0"/>
              <w:rPr>
                <w:rFonts w:ascii="Arial" w:hAnsi="Arial" w:cs="Arial"/>
                <w:bCs/>
                <w:sz w:val="18"/>
                <w:szCs w:val="18"/>
              </w:rPr>
            </w:pPr>
            <w:r w:rsidRPr="009F3691">
              <w:rPr>
                <w:rFonts w:ascii="Arial" w:hAnsi="Arial" w:cs="Arial"/>
                <w:bCs/>
                <w:sz w:val="18"/>
                <w:szCs w:val="18"/>
              </w:rPr>
              <w:t>Channel coding</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0E85A4" w14:textId="77777777" w:rsidR="0067179F" w:rsidRDefault="0067179F" w:rsidP="009610EE">
            <w:pPr>
              <w:spacing w:after="0"/>
              <w:rPr>
                <w:rFonts w:ascii="Arial" w:hAnsi="Arial" w:cs="Arial"/>
                <w:bCs/>
                <w:sz w:val="18"/>
                <w:szCs w:val="18"/>
              </w:rPr>
            </w:pPr>
            <w:r w:rsidRPr="009F3691">
              <w:rPr>
                <w:rFonts w:ascii="Arial" w:hAnsi="Arial" w:cs="Arial"/>
                <w:bCs/>
                <w:sz w:val="18"/>
                <w:szCs w:val="18"/>
              </w:rPr>
              <w:t>Turbo-code</w:t>
            </w:r>
            <w:r>
              <w:rPr>
                <w:rFonts w:ascii="Arial" w:hAnsi="Arial" w:cs="Arial"/>
                <w:bCs/>
                <w:sz w:val="18"/>
                <w:szCs w:val="18"/>
              </w:rPr>
              <w:t xml:space="preserve"> with the code-rate matched to meet the above TBS sizes and the total Resource Elements</w:t>
            </w:r>
            <w:r w:rsidRPr="009F3691">
              <w:rPr>
                <w:rFonts w:ascii="Arial" w:hAnsi="Arial" w:cs="Arial"/>
                <w:bCs/>
                <w:sz w:val="18"/>
                <w:szCs w:val="18"/>
              </w:rPr>
              <w:t xml:space="preserve">, </w:t>
            </w:r>
            <w:r>
              <w:rPr>
                <w:rFonts w:ascii="Arial" w:hAnsi="Arial" w:cs="Arial"/>
                <w:bCs/>
                <w:sz w:val="18"/>
                <w:szCs w:val="18"/>
              </w:rPr>
              <w:t>16</w:t>
            </w:r>
            <w:r w:rsidRPr="009F3691">
              <w:rPr>
                <w:rFonts w:ascii="Arial" w:hAnsi="Arial" w:cs="Arial"/>
                <w:bCs/>
                <w:sz w:val="18"/>
                <w:szCs w:val="18"/>
              </w:rPr>
              <w:t xml:space="preserve"> bits CRC</w:t>
            </w:r>
          </w:p>
        </w:tc>
      </w:tr>
      <w:tr w:rsidR="0067179F" w:rsidRPr="00E94EE3" w14:paraId="4ACE776D" w14:textId="77777777" w:rsidTr="00021C0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1E36B7" w14:textId="77777777" w:rsidR="0067179F" w:rsidRPr="009F3691" w:rsidRDefault="0067179F" w:rsidP="009610EE">
            <w:pPr>
              <w:spacing w:after="0"/>
              <w:rPr>
                <w:rFonts w:ascii="Arial" w:hAnsi="Arial" w:cs="Arial"/>
                <w:bCs/>
                <w:sz w:val="18"/>
                <w:szCs w:val="18"/>
              </w:rPr>
            </w:pPr>
            <w:r>
              <w:rPr>
                <w:rFonts w:ascii="Arial" w:hAnsi="Arial" w:cs="Arial"/>
                <w:bCs/>
                <w:sz w:val="18"/>
                <w:szCs w:val="18"/>
              </w:rPr>
              <w:t>Channel Type</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25F256" w14:textId="77777777" w:rsidR="0067179F" w:rsidRPr="009F3691" w:rsidRDefault="0067179F" w:rsidP="009610EE">
            <w:pPr>
              <w:spacing w:after="0"/>
              <w:rPr>
                <w:rFonts w:ascii="Arial" w:hAnsi="Arial" w:cs="Arial"/>
                <w:bCs/>
                <w:sz w:val="18"/>
                <w:szCs w:val="18"/>
              </w:rPr>
            </w:pPr>
            <w:r>
              <w:rPr>
                <w:rFonts w:ascii="Arial" w:hAnsi="Arial" w:cs="Arial"/>
                <w:bCs/>
                <w:sz w:val="18"/>
                <w:szCs w:val="18"/>
              </w:rPr>
              <w:t>TDL-A, delay spread of 300 ns</w:t>
            </w:r>
          </w:p>
        </w:tc>
      </w:tr>
    </w:tbl>
    <w:p w14:paraId="6DC8748D" w14:textId="77777777" w:rsidR="0067179F" w:rsidRDefault="0067179F" w:rsidP="0067179F"/>
    <w:p w14:paraId="3E2C3949" w14:textId="77777777" w:rsidR="0067179F" w:rsidRDefault="0067179F" w:rsidP="0067179F"/>
    <w:p w14:paraId="78B8A430" w14:textId="012C6159" w:rsidR="009B424E" w:rsidRPr="00405D0F" w:rsidRDefault="0067179F" w:rsidP="0067179F">
      <w:pPr>
        <w:rPr>
          <w:rFonts w:asciiTheme="minorBidi" w:hAnsiTheme="minorBidi" w:cstheme="minorBidi"/>
        </w:rPr>
      </w:pPr>
      <w:r w:rsidRPr="00405D0F">
        <w:rPr>
          <w:rFonts w:asciiTheme="minorBidi" w:hAnsiTheme="minorBidi" w:cstheme="minorBidi"/>
        </w:rPr>
        <w:fldChar w:fldCharType="begin"/>
      </w:r>
      <w:r w:rsidRPr="00405D0F">
        <w:rPr>
          <w:rFonts w:asciiTheme="minorBidi" w:hAnsiTheme="minorBidi" w:cstheme="minorBidi"/>
        </w:rPr>
        <w:instrText xml:space="preserve"> REF _Ref510818303 \h  \* MERGEFORMAT </w:instrText>
      </w:r>
      <w:r w:rsidRPr="00405D0F">
        <w:rPr>
          <w:rFonts w:asciiTheme="minorBidi" w:hAnsiTheme="minorBidi" w:cstheme="minorBidi"/>
        </w:rPr>
      </w:r>
      <w:r w:rsidRPr="00405D0F">
        <w:rPr>
          <w:rFonts w:asciiTheme="minorBidi" w:hAnsiTheme="minorBidi" w:cstheme="minorBidi"/>
        </w:rPr>
        <w:fldChar w:fldCharType="separate"/>
      </w:r>
      <w:r w:rsidR="00317C21" w:rsidRPr="00405D0F">
        <w:rPr>
          <w:rFonts w:asciiTheme="minorBidi" w:hAnsiTheme="minorBidi" w:cstheme="minorBidi"/>
        </w:rPr>
        <w:t xml:space="preserve">Figure </w:t>
      </w:r>
      <w:r w:rsidR="00317C21" w:rsidRPr="00405D0F">
        <w:rPr>
          <w:rFonts w:asciiTheme="minorBidi" w:hAnsiTheme="minorBidi" w:cstheme="minorBidi"/>
          <w:noProof/>
        </w:rPr>
        <w:t>1</w:t>
      </w:r>
      <w:r w:rsidRPr="00405D0F">
        <w:rPr>
          <w:rFonts w:asciiTheme="minorBidi" w:hAnsiTheme="minorBidi" w:cstheme="minorBidi"/>
        </w:rPr>
        <w:fldChar w:fldCharType="end"/>
      </w:r>
      <w:r w:rsidRPr="00405D0F">
        <w:rPr>
          <w:rFonts w:asciiTheme="minorBidi" w:hAnsiTheme="minorBidi" w:cstheme="minorBidi"/>
        </w:rPr>
        <w:t xml:space="preserve"> and </w:t>
      </w:r>
      <w:r w:rsidRPr="00405D0F">
        <w:rPr>
          <w:rFonts w:asciiTheme="minorBidi" w:hAnsiTheme="minorBidi" w:cstheme="minorBidi"/>
        </w:rPr>
        <w:fldChar w:fldCharType="begin"/>
      </w:r>
      <w:r w:rsidRPr="00405D0F">
        <w:rPr>
          <w:rFonts w:asciiTheme="minorBidi" w:hAnsiTheme="minorBidi" w:cstheme="minorBidi"/>
        </w:rPr>
        <w:instrText xml:space="preserve"> REF _Ref510791459 \h  \* MERGEFORMAT </w:instrText>
      </w:r>
      <w:r w:rsidRPr="00405D0F">
        <w:rPr>
          <w:rFonts w:asciiTheme="minorBidi" w:hAnsiTheme="minorBidi" w:cstheme="minorBidi"/>
        </w:rPr>
      </w:r>
      <w:r w:rsidRPr="00405D0F">
        <w:rPr>
          <w:rFonts w:asciiTheme="minorBidi" w:hAnsiTheme="minorBidi" w:cstheme="minorBidi"/>
        </w:rPr>
        <w:fldChar w:fldCharType="separate"/>
      </w:r>
      <w:r w:rsidR="00317C21" w:rsidRPr="00405D0F">
        <w:rPr>
          <w:rFonts w:asciiTheme="minorBidi" w:hAnsiTheme="minorBidi" w:cstheme="minorBidi"/>
        </w:rPr>
        <w:t xml:space="preserve">Figure </w:t>
      </w:r>
      <w:r w:rsidR="00317C21" w:rsidRPr="00405D0F">
        <w:rPr>
          <w:rFonts w:asciiTheme="minorBidi" w:hAnsiTheme="minorBidi" w:cstheme="minorBidi"/>
          <w:noProof/>
        </w:rPr>
        <w:t>2</w:t>
      </w:r>
      <w:r w:rsidRPr="00405D0F">
        <w:rPr>
          <w:rFonts w:asciiTheme="minorBidi" w:hAnsiTheme="minorBidi" w:cstheme="minorBidi"/>
        </w:rPr>
        <w:fldChar w:fldCharType="end"/>
      </w:r>
      <w:r w:rsidRPr="00405D0F">
        <w:rPr>
          <w:rFonts w:asciiTheme="minorBidi" w:hAnsiTheme="minorBidi" w:cstheme="minorBidi"/>
        </w:rPr>
        <w:t xml:space="preserve"> show WSMA schemes with spreading lengths of </w:t>
      </w:r>
      <w:r w:rsidRPr="00405D0F">
        <w:rPr>
          <w:rFonts w:asciiTheme="minorBidi" w:hAnsiTheme="minorBidi" w:cstheme="minorBidi"/>
          <w:i/>
        </w:rPr>
        <w:t>L</w:t>
      </w:r>
      <w:r w:rsidRPr="00405D0F">
        <w:rPr>
          <w:rFonts w:asciiTheme="minorBidi" w:hAnsiTheme="minorBidi" w:cstheme="minorBidi"/>
        </w:rPr>
        <w:t xml:space="preserve"> =4, 6, and for different transport block Sizes TBS= 20, 60, 75 bytes, with overloading factors </w:t>
      </w:r>
      <w:r w:rsidRPr="00405D0F">
        <w:rPr>
          <w:rFonts w:asciiTheme="minorBidi" w:hAnsiTheme="minorBidi" w:cstheme="minorBidi"/>
          <w:i/>
        </w:rPr>
        <w:t>ρ</w:t>
      </w:r>
      <w:r w:rsidRPr="00405D0F">
        <w:rPr>
          <w:rFonts w:asciiTheme="minorBidi" w:hAnsiTheme="minorBidi" w:cstheme="minorBidi"/>
        </w:rPr>
        <w:t>=200%, 300%, 400%. For the sake of comparison conventional orthogonal multiple access (COMA) is also shown in both figures.</w:t>
      </w:r>
    </w:p>
    <w:p w14:paraId="076CE245" w14:textId="77777777" w:rsidR="009B424E" w:rsidRPr="00145D4C" w:rsidRDefault="009B424E" w:rsidP="0067179F"/>
    <w:p w14:paraId="7A9F6609" w14:textId="2C88A044" w:rsidR="0067179F" w:rsidRDefault="0067179F" w:rsidP="0067179F">
      <w:pPr>
        <w:keepNext/>
        <w:jc w:val="center"/>
      </w:pPr>
      <w:r>
        <w:t xml:space="preserve"> </w:t>
      </w:r>
      <w:r w:rsidRPr="007B66A0">
        <w:rPr>
          <w:noProof/>
        </w:rPr>
        <w:drawing>
          <wp:inline distT="0" distB="0" distL="0" distR="0" wp14:anchorId="04383476" wp14:editId="6ADC4334">
            <wp:extent cx="3760369" cy="2818263"/>
            <wp:effectExtent l="0" t="0" r="0" b="1270"/>
            <wp:docPr id="6" name="Picture 6" descr="U:\workspace\svn_branches\proj_noma\results\templates\figs_to_Andres\fig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workspace\svn_branches\proj_noma\results\templates\figs_to_Andres\fig4_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2048" cy="2827016"/>
                    </a:xfrm>
                    <a:prstGeom prst="rect">
                      <a:avLst/>
                    </a:prstGeom>
                    <a:noFill/>
                    <a:ln>
                      <a:noFill/>
                    </a:ln>
                  </pic:spPr>
                </pic:pic>
              </a:graphicData>
            </a:graphic>
          </wp:inline>
        </w:drawing>
      </w:r>
    </w:p>
    <w:p w14:paraId="501A67C5" w14:textId="6CBF2985" w:rsidR="0067179F" w:rsidRDefault="0067179F" w:rsidP="0067179F">
      <w:pPr>
        <w:pStyle w:val="Caption"/>
        <w:rPr>
          <w:b w:val="0"/>
        </w:rPr>
      </w:pPr>
      <w:bookmarkStart w:id="6" w:name="_Ref510818303"/>
      <w:r>
        <w:t xml:space="preserve">Figure </w:t>
      </w:r>
      <w:r w:rsidR="00596D93">
        <w:fldChar w:fldCharType="begin"/>
      </w:r>
      <w:r w:rsidR="00596D93">
        <w:instrText xml:space="preserve"> SEQ Figure \* ARABIC </w:instrText>
      </w:r>
      <w:r w:rsidR="00596D93">
        <w:fldChar w:fldCharType="separate"/>
      </w:r>
      <w:r w:rsidR="00317C21">
        <w:rPr>
          <w:noProof/>
        </w:rPr>
        <w:t>1</w:t>
      </w:r>
      <w:r w:rsidR="00596D93">
        <w:rPr>
          <w:noProof/>
        </w:rPr>
        <w:fldChar w:fldCharType="end"/>
      </w:r>
      <w:bookmarkEnd w:id="6"/>
      <w:r>
        <w:rPr>
          <w:b w:val="0"/>
        </w:rPr>
        <w:t>.</w:t>
      </w:r>
      <w:r w:rsidRPr="00413061">
        <w:rPr>
          <w:b w:val="0"/>
        </w:rPr>
        <w:t xml:space="preserve"> Various WSMA schemes</w:t>
      </w:r>
      <w:r>
        <w:rPr>
          <w:b w:val="0"/>
        </w:rPr>
        <w:t xml:space="preserve"> with </w:t>
      </w:r>
      <w:r w:rsidRPr="00413061">
        <w:rPr>
          <w:b w:val="0"/>
        </w:rPr>
        <w:t xml:space="preserve">spreading </w:t>
      </w:r>
      <w:proofErr w:type="gramStart"/>
      <w:r w:rsidRPr="00413061">
        <w:rPr>
          <w:b w:val="0"/>
        </w:rPr>
        <w:t xml:space="preserve">lengths  </w:t>
      </w:r>
      <w:r w:rsidRPr="00413061">
        <w:rPr>
          <w:b w:val="0"/>
          <w:i/>
        </w:rPr>
        <w:t>L</w:t>
      </w:r>
      <w:proofErr w:type="gramEnd"/>
      <w:r w:rsidRPr="00413061">
        <w:rPr>
          <w:b w:val="0"/>
        </w:rPr>
        <w:t xml:space="preserve"> =4, 6, Transport Block Sizes TBS= 60, 75 bytes, Overloading factors </w:t>
      </w:r>
      <w:r w:rsidRPr="00413061">
        <w:rPr>
          <w:b w:val="0"/>
          <w:i/>
        </w:rPr>
        <w:t>ρ</w:t>
      </w:r>
      <w:r w:rsidRPr="00413061">
        <w:rPr>
          <w:b w:val="0"/>
        </w:rPr>
        <w:t>=200</w:t>
      </w:r>
      <w:r>
        <w:rPr>
          <w:b w:val="0"/>
        </w:rPr>
        <w:t>%</w:t>
      </w:r>
      <w:r w:rsidRPr="00413061">
        <w:rPr>
          <w:b w:val="0"/>
        </w:rPr>
        <w:t>, 300%, 400%. COMA with a TBS=60 bytes is also shown for reference.</w:t>
      </w:r>
      <w:r>
        <w:rPr>
          <w:b w:val="0"/>
        </w:rPr>
        <w:t xml:space="preserve"> The channel-coding code-rate is adapted to the TBS. </w:t>
      </w:r>
    </w:p>
    <w:p w14:paraId="7CA8CA60" w14:textId="77777777" w:rsidR="009B424E" w:rsidRPr="009B424E" w:rsidRDefault="009B424E" w:rsidP="004742CA"/>
    <w:p w14:paraId="200BDE30" w14:textId="1881200A" w:rsidR="0067179F" w:rsidRDefault="009B424E" w:rsidP="0067179F">
      <w:pPr>
        <w:keepNext/>
      </w:pPr>
      <w:r>
        <w:t xml:space="preserve"> </w:t>
      </w:r>
      <w:r w:rsidR="0067179F">
        <w:t xml:space="preserve">                  </w:t>
      </w:r>
      <w:r>
        <w:t xml:space="preserve">              </w:t>
      </w:r>
      <w:r w:rsidR="0067179F">
        <w:t xml:space="preserve">   </w:t>
      </w:r>
      <w:r w:rsidR="0067179F" w:rsidRPr="00527F73">
        <w:rPr>
          <w:noProof/>
        </w:rPr>
        <w:drawing>
          <wp:inline distT="0" distB="0" distL="0" distR="0" wp14:anchorId="119376E3" wp14:editId="2B46D418">
            <wp:extent cx="3759958" cy="2824002"/>
            <wp:effectExtent l="0" t="0" r="0" b="0"/>
            <wp:docPr id="11" name="Picture 11" descr="U:\workspace\svn_branches\proj_noma\results\templates\figs_to_Andres\fig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workspace\svn_branches\proj_noma\results\templates\figs_to_Andres\fig4_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7951" cy="2830005"/>
                    </a:xfrm>
                    <a:prstGeom prst="rect">
                      <a:avLst/>
                    </a:prstGeom>
                    <a:noFill/>
                    <a:ln>
                      <a:noFill/>
                    </a:ln>
                  </pic:spPr>
                </pic:pic>
              </a:graphicData>
            </a:graphic>
          </wp:inline>
        </w:drawing>
      </w:r>
    </w:p>
    <w:p w14:paraId="7A8259C6" w14:textId="29AEF6FC" w:rsidR="00B55CBC" w:rsidRDefault="0067179F" w:rsidP="004742CA">
      <w:pPr>
        <w:pStyle w:val="Caption"/>
        <w:jc w:val="center"/>
      </w:pPr>
      <w:bookmarkStart w:id="7" w:name="_Ref510791459"/>
      <w:r w:rsidRPr="00413061">
        <w:rPr>
          <w:b w:val="0"/>
        </w:rPr>
        <w:t xml:space="preserve">Figure </w:t>
      </w:r>
      <w:r w:rsidRPr="00413061">
        <w:rPr>
          <w:b w:val="0"/>
        </w:rPr>
        <w:fldChar w:fldCharType="begin"/>
      </w:r>
      <w:r w:rsidRPr="00413061">
        <w:rPr>
          <w:b w:val="0"/>
        </w:rPr>
        <w:instrText xml:space="preserve"> SEQ Figure \* ARABIC </w:instrText>
      </w:r>
      <w:r w:rsidRPr="00413061">
        <w:rPr>
          <w:b w:val="0"/>
        </w:rPr>
        <w:fldChar w:fldCharType="separate"/>
      </w:r>
      <w:r w:rsidR="00317C21">
        <w:rPr>
          <w:b w:val="0"/>
          <w:noProof/>
        </w:rPr>
        <w:t>2</w:t>
      </w:r>
      <w:r w:rsidRPr="00413061">
        <w:rPr>
          <w:b w:val="0"/>
        </w:rPr>
        <w:fldChar w:fldCharType="end"/>
      </w:r>
      <w:bookmarkEnd w:id="7"/>
      <w:r w:rsidRPr="00413061">
        <w:rPr>
          <w:b w:val="0"/>
        </w:rPr>
        <w:t xml:space="preserve">. </w:t>
      </w:r>
      <w:r>
        <w:rPr>
          <w:b w:val="0"/>
        </w:rPr>
        <w:t xml:space="preserve">Results </w:t>
      </w:r>
      <w:proofErr w:type="gramStart"/>
      <w:r>
        <w:rPr>
          <w:b w:val="0"/>
        </w:rPr>
        <w:t>similar t</w:t>
      </w:r>
      <w:r w:rsidRPr="00145D4C">
        <w:rPr>
          <w:b w:val="0"/>
        </w:rPr>
        <w:t>o</w:t>
      </w:r>
      <w:proofErr w:type="gramEnd"/>
      <w:r w:rsidRPr="00145D4C">
        <w:rPr>
          <w:b w:val="0"/>
        </w:rPr>
        <w:t xml:space="preserve"> </w:t>
      </w:r>
      <w:r w:rsidRPr="00145D4C">
        <w:rPr>
          <w:b w:val="0"/>
        </w:rPr>
        <w:fldChar w:fldCharType="begin"/>
      </w:r>
      <w:r w:rsidRPr="00145D4C">
        <w:rPr>
          <w:b w:val="0"/>
        </w:rPr>
        <w:instrText xml:space="preserve"> REF _Ref510818303 \h  \* MERGEFORMAT </w:instrText>
      </w:r>
      <w:r w:rsidRPr="00145D4C">
        <w:rPr>
          <w:b w:val="0"/>
        </w:rPr>
      </w:r>
      <w:r w:rsidRPr="00145D4C">
        <w:rPr>
          <w:b w:val="0"/>
        </w:rPr>
        <w:fldChar w:fldCharType="separate"/>
      </w:r>
      <w:r w:rsidR="00317C21" w:rsidRPr="004742CA">
        <w:rPr>
          <w:b w:val="0"/>
        </w:rPr>
        <w:t xml:space="preserve">Figure </w:t>
      </w:r>
      <w:r w:rsidR="00317C21" w:rsidRPr="004742CA">
        <w:rPr>
          <w:b w:val="0"/>
          <w:noProof/>
        </w:rPr>
        <w:t>1</w:t>
      </w:r>
      <w:r w:rsidRPr="00145D4C">
        <w:rPr>
          <w:b w:val="0"/>
        </w:rPr>
        <w:fldChar w:fldCharType="end"/>
      </w:r>
      <w:r w:rsidRPr="00145D4C">
        <w:rPr>
          <w:b w:val="0"/>
        </w:rPr>
        <w:t xml:space="preserve"> </w:t>
      </w:r>
      <w:r>
        <w:rPr>
          <w:b w:val="0"/>
        </w:rPr>
        <w:t>are shown here but with TBS=20, 60 bytes</w:t>
      </w:r>
      <w:r w:rsidRPr="00413061">
        <w:rPr>
          <w:b w:val="0"/>
        </w:rPr>
        <w:t>.</w:t>
      </w:r>
      <w:r>
        <w:rPr>
          <w:b w:val="0"/>
        </w:rPr>
        <w:t xml:space="preserve"> This provides insights into the performance at lower TBS where saturation is expected.</w:t>
      </w:r>
      <w:r>
        <w:t xml:space="preserve">     </w:t>
      </w:r>
    </w:p>
    <w:p w14:paraId="7FE7472D" w14:textId="774A409E" w:rsidR="00B55CBC" w:rsidRDefault="00B55CBC" w:rsidP="00B55CBC">
      <w:pPr>
        <w:rPr>
          <w:lang w:eastAsia="en-GB"/>
        </w:rPr>
      </w:pPr>
    </w:p>
    <w:p w14:paraId="769DEA27" w14:textId="0177E19E" w:rsidR="00B55CBC" w:rsidRDefault="000814FC" w:rsidP="004742CA">
      <w:pPr>
        <w:jc w:val="center"/>
        <w:rPr>
          <w:lang w:eastAsia="en-GB"/>
        </w:rPr>
      </w:pPr>
      <w:r w:rsidRPr="000814FC">
        <w:rPr>
          <w:noProof/>
          <w:lang w:eastAsia="en-GB"/>
        </w:rPr>
        <w:lastRenderedPageBreak/>
        <w:drawing>
          <wp:inline distT="0" distB="0" distL="0" distR="0" wp14:anchorId="2E2239F3" wp14:editId="25682351">
            <wp:extent cx="4039738" cy="2661285"/>
            <wp:effectExtent l="0" t="0" r="0" b="5715"/>
            <wp:docPr id="2" name="Picture 2" descr="Z:\workspace\svn_branches\proj_noma\results\templates\figs_to_upload_ran93\filter\bler_wsma_vs_coma_overload_100_tbs_20_40_60_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workspace\svn_branches\proj_noma\results\templates\figs_to_upload_ran93\filter\bler_wsma_vs_coma_overload_100_tbs_20_40_60_7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6084" cy="2678641"/>
                    </a:xfrm>
                    <a:prstGeom prst="rect">
                      <a:avLst/>
                    </a:prstGeom>
                    <a:noFill/>
                    <a:ln>
                      <a:noFill/>
                    </a:ln>
                  </pic:spPr>
                </pic:pic>
              </a:graphicData>
            </a:graphic>
          </wp:inline>
        </w:drawing>
      </w:r>
    </w:p>
    <w:p w14:paraId="26BCB5C2" w14:textId="13F070EC" w:rsidR="00B55CBC" w:rsidRDefault="006A58BE" w:rsidP="000814FC">
      <w:pPr>
        <w:jc w:val="center"/>
        <w:rPr>
          <w:lang w:eastAsia="en-GB"/>
        </w:rPr>
      </w:pPr>
      <w:r>
        <w:rPr>
          <w:lang w:eastAsia="en-GB"/>
        </w:rPr>
        <w:t xml:space="preserve">                      </w:t>
      </w:r>
      <w:r w:rsidR="00B55CBC">
        <w:rPr>
          <w:lang w:eastAsia="en-GB"/>
        </w:rPr>
        <w:t>Figure 3. BLER plots</w:t>
      </w:r>
      <w:r w:rsidR="009E17D4">
        <w:rPr>
          <w:lang w:eastAsia="en-GB"/>
        </w:rPr>
        <w:t xml:space="preserve"> comparing WSMA and COMA</w:t>
      </w:r>
      <w:r w:rsidR="00B55CBC">
        <w:rPr>
          <w:lang w:eastAsia="en-GB"/>
        </w:rPr>
        <w:t xml:space="preserve"> for </w:t>
      </w:r>
      <w:r w:rsidR="00A2737E">
        <w:rPr>
          <w:lang w:eastAsia="en-GB"/>
        </w:rPr>
        <w:t>overl</w:t>
      </w:r>
      <w:r w:rsidR="006F7066">
        <w:rPr>
          <w:lang w:eastAsia="en-GB"/>
        </w:rPr>
        <w:t>o</w:t>
      </w:r>
      <w:r w:rsidR="00A2737E">
        <w:rPr>
          <w:lang w:eastAsia="en-GB"/>
        </w:rPr>
        <w:t>ading 100%</w:t>
      </w:r>
      <w:r w:rsidR="00934B5C">
        <w:rPr>
          <w:lang w:eastAsia="en-GB"/>
        </w:rPr>
        <w:t>.</w:t>
      </w:r>
      <w:r w:rsidR="000814FC">
        <w:rPr>
          <w:lang w:eastAsia="en-GB"/>
        </w:rPr>
        <w:t xml:space="preserve"> </w:t>
      </w:r>
      <w:r w:rsidR="00D00E83">
        <w:rPr>
          <w:lang w:eastAsia="en-GB"/>
        </w:rPr>
        <w:t>In addition,</w:t>
      </w:r>
      <w:r>
        <w:rPr>
          <w:lang w:eastAsia="en-GB"/>
        </w:rPr>
        <w:t xml:space="preserve"> plot for</w:t>
      </w:r>
      <w:r w:rsidR="00D00E83">
        <w:rPr>
          <w:lang w:eastAsia="en-GB"/>
        </w:rPr>
        <w:t xml:space="preserve"> </w:t>
      </w:r>
      <w:r w:rsidR="000814FC">
        <w:rPr>
          <w:lang w:eastAsia="en-GB"/>
        </w:rPr>
        <w:t xml:space="preserve">TBS=75 bytes </w:t>
      </w:r>
      <w:proofErr w:type="gramStart"/>
      <w:r w:rsidR="000814FC">
        <w:rPr>
          <w:lang w:eastAsia="en-GB"/>
        </w:rPr>
        <w:t>is</w:t>
      </w:r>
      <w:proofErr w:type="gramEnd"/>
      <w:r w:rsidR="000814FC">
        <w:rPr>
          <w:lang w:eastAsia="en-GB"/>
        </w:rPr>
        <w:t xml:space="preserve"> </w:t>
      </w:r>
      <w:r w:rsidR="00B1069D">
        <w:rPr>
          <w:lang w:eastAsia="en-GB"/>
        </w:rPr>
        <w:t xml:space="preserve">also </w:t>
      </w:r>
      <w:r w:rsidR="000814FC">
        <w:rPr>
          <w:lang w:eastAsia="en-GB"/>
        </w:rPr>
        <w:t xml:space="preserve">included for </w:t>
      </w:r>
      <w:r w:rsidR="00F960FB">
        <w:rPr>
          <w:lang w:eastAsia="en-GB"/>
        </w:rPr>
        <w:t xml:space="preserve">the </w:t>
      </w:r>
      <w:r w:rsidR="000814FC">
        <w:rPr>
          <w:lang w:eastAsia="en-GB"/>
        </w:rPr>
        <w:t>WSMA</w:t>
      </w:r>
      <w:r w:rsidR="001362AD">
        <w:rPr>
          <w:lang w:eastAsia="en-GB"/>
        </w:rPr>
        <w:t xml:space="preserve"> scheme</w:t>
      </w:r>
      <w:r w:rsidR="000814FC">
        <w:rPr>
          <w:lang w:eastAsia="en-GB"/>
        </w:rPr>
        <w:t>.</w:t>
      </w:r>
    </w:p>
    <w:p w14:paraId="55CD2064" w14:textId="77777777" w:rsidR="007367CD" w:rsidRDefault="007367CD" w:rsidP="000814FC">
      <w:pPr>
        <w:jc w:val="center"/>
        <w:rPr>
          <w:lang w:eastAsia="en-GB"/>
        </w:rPr>
      </w:pPr>
    </w:p>
    <w:p w14:paraId="3BCAD97A" w14:textId="56A0DE54" w:rsidR="007367CD" w:rsidRDefault="00C51690" w:rsidP="000814FC">
      <w:pPr>
        <w:jc w:val="center"/>
        <w:rPr>
          <w:lang w:eastAsia="en-GB"/>
        </w:rPr>
      </w:pPr>
      <w:r>
        <w:rPr>
          <w:lang w:eastAsia="en-GB"/>
        </w:rPr>
        <w:t xml:space="preserve"> </w:t>
      </w:r>
      <w:r w:rsidR="007367CD">
        <w:rPr>
          <w:lang w:eastAsia="en-GB"/>
        </w:rPr>
        <w:t xml:space="preserve"> </w:t>
      </w:r>
      <w:r w:rsidR="007367CD" w:rsidRPr="007367CD">
        <w:rPr>
          <w:noProof/>
          <w:lang w:eastAsia="en-GB"/>
        </w:rPr>
        <w:drawing>
          <wp:inline distT="0" distB="0" distL="0" distR="0" wp14:anchorId="02B2ACE7" wp14:editId="1C977DC9">
            <wp:extent cx="3810053" cy="2729704"/>
            <wp:effectExtent l="0" t="0" r="0" b="0"/>
            <wp:docPr id="3" name="Picture 3" descr="Z:\workspace\svn_branches\proj_noma\results\templates\figs_to_upload_ran93\filter\bler_wsma_overload_200_300_400_tbs_20_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workspace\svn_branches\proj_noma\results\templates\figs_to_upload_ran93\filter\bler_wsma_overload_200_300_400_tbs_20_6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24771" cy="2740249"/>
                    </a:xfrm>
                    <a:prstGeom prst="rect">
                      <a:avLst/>
                    </a:prstGeom>
                    <a:noFill/>
                    <a:ln>
                      <a:noFill/>
                    </a:ln>
                  </pic:spPr>
                </pic:pic>
              </a:graphicData>
            </a:graphic>
          </wp:inline>
        </w:drawing>
      </w:r>
    </w:p>
    <w:p w14:paraId="3B40E05E" w14:textId="58AD3B79" w:rsidR="000814FC" w:rsidRDefault="00F759FE" w:rsidP="000814FC">
      <w:pPr>
        <w:jc w:val="center"/>
        <w:rPr>
          <w:lang w:eastAsia="en-GB"/>
        </w:rPr>
      </w:pPr>
      <w:r>
        <w:rPr>
          <w:lang w:eastAsia="en-GB"/>
        </w:rPr>
        <w:t xml:space="preserve">Figure 4. BLER plot comparing </w:t>
      </w:r>
      <w:r w:rsidR="007367CD">
        <w:rPr>
          <w:lang w:eastAsia="en-GB"/>
        </w:rPr>
        <w:t>WSMA scheme for various overloading and TBS.</w:t>
      </w:r>
    </w:p>
    <w:p w14:paraId="08CF658E" w14:textId="77777777" w:rsidR="007367CD" w:rsidRPr="00200A3B" w:rsidRDefault="007367CD" w:rsidP="004742CA">
      <w:pPr>
        <w:jc w:val="center"/>
      </w:pPr>
    </w:p>
    <w:p w14:paraId="77BA73A9" w14:textId="77777777" w:rsidR="0067179F" w:rsidRPr="005078A1" w:rsidRDefault="0067179F" w:rsidP="0067179F">
      <w:pPr>
        <w:rPr>
          <w:rFonts w:asciiTheme="minorBidi" w:hAnsiTheme="minorBidi" w:cstheme="minorBidi"/>
        </w:rPr>
      </w:pPr>
      <w:r w:rsidRPr="005078A1">
        <w:rPr>
          <w:rFonts w:asciiTheme="minorBidi" w:hAnsiTheme="minorBidi" w:cstheme="minorBidi"/>
        </w:rPr>
        <w:t>From the above results we can make some observations:</w:t>
      </w:r>
    </w:p>
    <w:p w14:paraId="46F4252A" w14:textId="77777777" w:rsidR="0067179F" w:rsidRPr="00545D21" w:rsidRDefault="0067179F" w:rsidP="0067179F"/>
    <w:p w14:paraId="1F429619" w14:textId="77777777" w:rsidR="0067179F" w:rsidRDefault="0067179F" w:rsidP="0067179F">
      <w:pPr>
        <w:pStyle w:val="ListParagraph"/>
        <w:numPr>
          <w:ilvl w:val="0"/>
          <w:numId w:val="29"/>
        </w:numPr>
        <w:spacing w:after="180"/>
        <w:contextualSpacing/>
      </w:pPr>
      <w:r>
        <w:t xml:space="preserve">For a given SNR, approximately same rate-per-RE may be achieved for various combinations of TBS, SS length </w:t>
      </w:r>
      <w:r w:rsidRPr="00787056">
        <w:rPr>
          <w:i/>
        </w:rPr>
        <w:t>L</w:t>
      </w:r>
      <w:r>
        <w:t xml:space="preserve">, number of UEs </w:t>
      </w:r>
      <w:r w:rsidRPr="00787056">
        <w:rPr>
          <w:i/>
        </w:rPr>
        <w:t>K</w:t>
      </w:r>
      <w:r>
        <w:t xml:space="preserve"> and overloading factor </w:t>
      </w:r>
      <w:r w:rsidRPr="00787056">
        <w:rPr>
          <w:i/>
        </w:rPr>
        <w:t>ρ</w:t>
      </w:r>
      <w:r>
        <w:t xml:space="preserve">. E.g., </w:t>
      </w:r>
      <w:r w:rsidRPr="00413061">
        <w:rPr>
          <w:i/>
        </w:rPr>
        <w:t>K</w:t>
      </w:r>
      <w:r>
        <w:t>=12 may be served with wsma4 (</w:t>
      </w:r>
      <w:r w:rsidRPr="00413061">
        <w:rPr>
          <w:i/>
        </w:rPr>
        <w:t>L</w:t>
      </w:r>
      <w:r>
        <w:t xml:space="preserve">=4 and </w:t>
      </w:r>
      <w:r w:rsidRPr="00787056">
        <w:rPr>
          <w:i/>
        </w:rPr>
        <w:t>ρ</w:t>
      </w:r>
      <w:r w:rsidRPr="00413061">
        <w:t>=</w:t>
      </w:r>
      <w:r>
        <w:t>3) or with wsma6 (</w:t>
      </w:r>
      <w:r w:rsidRPr="00413061">
        <w:rPr>
          <w:i/>
        </w:rPr>
        <w:t>L</w:t>
      </w:r>
      <w:r>
        <w:t xml:space="preserve">=6 and </w:t>
      </w:r>
      <w:r w:rsidRPr="00787056">
        <w:rPr>
          <w:i/>
        </w:rPr>
        <w:t>ρ</w:t>
      </w:r>
      <w:r>
        <w:t xml:space="preserve">=2).  </w:t>
      </w:r>
      <w:r>
        <w:br/>
      </w:r>
    </w:p>
    <w:p w14:paraId="58850EC1" w14:textId="186D844B" w:rsidR="0067179F" w:rsidRDefault="0067179F" w:rsidP="0067179F">
      <w:pPr>
        <w:pStyle w:val="ListParagraph"/>
        <w:numPr>
          <w:ilvl w:val="0"/>
          <w:numId w:val="29"/>
        </w:numPr>
        <w:spacing w:after="180"/>
        <w:contextualSpacing/>
      </w:pPr>
      <w:r>
        <w:t xml:space="preserve">It can be observed from </w:t>
      </w:r>
      <w:r>
        <w:fldChar w:fldCharType="begin"/>
      </w:r>
      <w:r>
        <w:instrText xml:space="preserve"> REF _Ref510791459 \h </w:instrText>
      </w:r>
      <w:r>
        <w:fldChar w:fldCharType="separate"/>
      </w:r>
      <w:r w:rsidR="00317C21" w:rsidRPr="00413061">
        <w:t xml:space="preserve">Figure </w:t>
      </w:r>
      <w:r w:rsidR="00317C21">
        <w:rPr>
          <w:b/>
          <w:noProof/>
        </w:rPr>
        <w:t>2</w:t>
      </w:r>
      <w:r>
        <w:fldChar w:fldCharType="end"/>
      </w:r>
      <w:r>
        <w:t xml:space="preserve"> that some choices of  L, K, </w:t>
      </w:r>
      <m:oMath>
        <m:r>
          <w:rPr>
            <w:rFonts w:ascii="Cambria Math" w:hAnsi="Cambria Math"/>
          </w:rPr>
          <m:t>ρ</m:t>
        </m:r>
      </m:oMath>
      <w:r>
        <w:t xml:space="preserve">, and TBS have throughput vs. SNR curves that are relatively steep, such that as SNR increases the total system throughput increases quickly.  Therefore, a few sets of combinations may be needed for good performance.  </w:t>
      </w:r>
    </w:p>
    <w:p w14:paraId="0393DB82" w14:textId="77777777" w:rsidR="0067179F" w:rsidRDefault="0067179F" w:rsidP="0067179F">
      <w:pPr>
        <w:pStyle w:val="ListParagraph"/>
        <w:ind w:left="1664"/>
      </w:pPr>
    </w:p>
    <w:p w14:paraId="5A58B216" w14:textId="77777777" w:rsidR="0067179F" w:rsidRDefault="0067179F" w:rsidP="0067179F">
      <w:pPr>
        <w:pStyle w:val="ListParagraph"/>
        <w:numPr>
          <w:ilvl w:val="0"/>
          <w:numId w:val="29"/>
        </w:numPr>
        <w:spacing w:after="180"/>
        <w:contextualSpacing/>
      </w:pPr>
      <w:r>
        <w:lastRenderedPageBreak/>
        <w:t xml:space="preserve">The deciding factor for selecting the SS length </w:t>
      </w:r>
      <w:r w:rsidRPr="00787056">
        <w:rPr>
          <w:i/>
        </w:rPr>
        <w:t>L</w:t>
      </w:r>
      <w:r>
        <w:t xml:space="preserve"> and the overloading factor </w:t>
      </w:r>
      <w:r w:rsidRPr="00787056">
        <w:rPr>
          <w:i/>
        </w:rPr>
        <w:t>ρ</w:t>
      </w:r>
      <w:r>
        <w:t xml:space="preserve">, could start with identifying the number of UEs </w:t>
      </w:r>
      <w:r w:rsidRPr="00787056">
        <w:rPr>
          <w:i/>
        </w:rPr>
        <w:t>K</w:t>
      </w:r>
      <w:r>
        <w:t xml:space="preserve"> and the TBS for each UE, which are assumed to be fixed during the implementation. </w:t>
      </w:r>
    </w:p>
    <w:p w14:paraId="17B4E81C" w14:textId="77777777" w:rsidR="0067179F" w:rsidRDefault="0067179F" w:rsidP="0067179F">
      <w:pPr>
        <w:pStyle w:val="ListParagraph"/>
        <w:ind w:left="1664"/>
      </w:pPr>
    </w:p>
    <w:p w14:paraId="12394627" w14:textId="77777777" w:rsidR="0067179F" w:rsidRPr="00EE0155" w:rsidRDefault="0067179F" w:rsidP="0067179F">
      <w:pPr>
        <w:pStyle w:val="ListParagraph"/>
        <w:numPr>
          <w:ilvl w:val="0"/>
          <w:numId w:val="29"/>
        </w:numPr>
        <w:spacing w:after="180"/>
        <w:contextualSpacing/>
      </w:pPr>
      <w:r>
        <w:t xml:space="preserve">Smaller SS lengths can perform better at higher overloading over a range of SNR values. </w:t>
      </w:r>
      <w:r w:rsidRPr="00FE6A93">
        <w:t>E.g., for the same overloading, say 400%, wsma4 and wsma6 are serving 16 and 24 UEs respectively. Here, the rate-per-RE is lower for the latter (wsma6) when compared to the former (wsma4) for a range of SNR values. At very high SNR, the latter outperforms the former, where wsma4 has a saturated rate-per-RE.</w:t>
      </w:r>
      <w:r>
        <w:t xml:space="preserve"> So the SS length must be mentioned along with its overloading factor. </w:t>
      </w:r>
      <w:r>
        <w:br/>
      </w:r>
    </w:p>
    <w:p w14:paraId="25D82A74" w14:textId="3A4500B0" w:rsidR="00CE0424" w:rsidRPr="00CE0424" w:rsidRDefault="0067179F" w:rsidP="0067179F">
      <w:pPr>
        <w:pStyle w:val="Observation"/>
        <w:numPr>
          <w:ilvl w:val="0"/>
          <w:numId w:val="0"/>
        </w:numPr>
      </w:pPr>
      <w:r w:rsidRPr="00413061">
        <w:rPr>
          <w:rFonts w:cs="Arial"/>
          <w:iCs/>
        </w:rPr>
        <w:t>Observation:</w:t>
      </w:r>
      <w:r>
        <w:rPr>
          <w:rFonts w:cs="Arial"/>
          <w:iCs/>
        </w:rPr>
        <w:t xml:space="preserve"> It is desirable to have an o</w:t>
      </w:r>
      <w:r w:rsidRPr="00413061">
        <w:rPr>
          <w:rFonts w:cs="Arial"/>
          <w:iCs/>
        </w:rPr>
        <w:t>verloaded</w:t>
      </w:r>
      <w:r w:rsidRPr="009B788D">
        <w:rPr>
          <w:rFonts w:cs="Arial"/>
          <w:iCs/>
        </w:rPr>
        <w:t xml:space="preserve"> WSMA based NOMA system </w:t>
      </w:r>
      <w:r>
        <w:rPr>
          <w:rFonts w:cs="Arial"/>
          <w:iCs/>
        </w:rPr>
        <w:t>that</w:t>
      </w:r>
      <w:r w:rsidRPr="009B788D">
        <w:rPr>
          <w:rFonts w:cs="Arial"/>
          <w:iCs/>
        </w:rPr>
        <w:t xml:space="preserve"> support</w:t>
      </w:r>
      <w:r>
        <w:rPr>
          <w:rFonts w:cs="Arial"/>
          <w:iCs/>
        </w:rPr>
        <w:t>s variable length SS</w:t>
      </w:r>
      <w:r w:rsidRPr="009B788D">
        <w:rPr>
          <w:rFonts w:cs="Arial"/>
          <w:iCs/>
        </w:rPr>
        <w:t>. T</w:t>
      </w:r>
      <w:r w:rsidRPr="00413061">
        <w:rPr>
          <w:rFonts w:cs="Arial"/>
        </w:rPr>
        <w:t xml:space="preserve">here is a trade-off between the operating SNR range and the SS length </w:t>
      </w:r>
      <w:r>
        <w:rPr>
          <w:rFonts w:cs="Arial"/>
        </w:rPr>
        <w:t xml:space="preserve">along </w:t>
      </w:r>
      <w:r w:rsidRPr="00413061">
        <w:rPr>
          <w:rFonts w:cs="Arial"/>
        </w:rPr>
        <w:t>with its overloading factor.</w:t>
      </w:r>
    </w:p>
    <w:p w14:paraId="06ED0D8E" w14:textId="76E8C7AC" w:rsidR="00D637FF" w:rsidRDefault="00D637FF" w:rsidP="00D637FF">
      <w:pPr>
        <w:pStyle w:val="Heading1"/>
      </w:pPr>
      <w:r>
        <w:t>3</w:t>
      </w:r>
      <w:r w:rsidR="00230D18">
        <w:tab/>
      </w:r>
      <w:r w:rsidRPr="00D637FF">
        <w:t>System-level evaluations</w:t>
      </w:r>
    </w:p>
    <w:p w14:paraId="1E469E5B" w14:textId="1BE4C2C6" w:rsidR="003C2CBD" w:rsidRDefault="003C2CBD" w:rsidP="003C2CBD">
      <w:pPr>
        <w:pStyle w:val="BodyText"/>
      </w:pPr>
      <w:r>
        <w:t xml:space="preserve">RAN1#92b made good progress on system level evaluation scenarios and parameters, although there are open issues, most notably URLLC and </w:t>
      </w:r>
      <w:proofErr w:type="spellStart"/>
      <w:r>
        <w:t>eMBB</w:t>
      </w:r>
      <w:proofErr w:type="spellEnd"/>
      <w:r>
        <w:t xml:space="preserve"> traffic models.  Since NOMA with URLLC traffic has had some initial study in the NR study item </w:t>
      </w:r>
      <w:r w:rsidR="00A76306">
        <w:fldChar w:fldCharType="begin"/>
      </w:r>
      <w:r w:rsidR="00A76306">
        <w:instrText xml:space="preserve"> REF _Ref513651129 \r \h </w:instrText>
      </w:r>
      <w:r w:rsidR="00A76306">
        <w:fldChar w:fldCharType="separate"/>
      </w:r>
      <w:r w:rsidR="00317C21">
        <w:t>[1]</w:t>
      </w:r>
      <w:r w:rsidR="00A76306">
        <w:fldChar w:fldCharType="end"/>
      </w:r>
      <w:r>
        <w:t>, and given requirements being defined for Rel-16</w:t>
      </w:r>
      <w:r w:rsidR="00A76306">
        <w:t xml:space="preserve"> </w:t>
      </w:r>
      <w:r w:rsidR="00A76306">
        <w:fldChar w:fldCharType="begin"/>
      </w:r>
      <w:r w:rsidR="00A76306">
        <w:instrText xml:space="preserve"> REF _Ref513651141 \r \h </w:instrText>
      </w:r>
      <w:r w:rsidR="00A76306">
        <w:fldChar w:fldCharType="separate"/>
      </w:r>
      <w:r w:rsidR="00317C21">
        <w:t>[2]</w:t>
      </w:r>
      <w:r w:rsidR="00A76306">
        <w:fldChar w:fldCharType="end"/>
      </w:r>
      <w:r>
        <w:t>, it is possible to develop a preliminary model for URLLC traffic suitable for the Rel-15 NOMA study item.  While they are equally important to progress the NOMA study, the</w:t>
      </w:r>
      <w:r w:rsidR="00372FB8">
        <w:t>re has been insufficient time to develop the</w:t>
      </w:r>
      <w:r>
        <w:t xml:space="preserve"> use cases and traffic models for </w:t>
      </w:r>
      <w:proofErr w:type="spellStart"/>
      <w:r>
        <w:t>eMBB</w:t>
      </w:r>
      <w:proofErr w:type="spellEnd"/>
      <w:r>
        <w:t xml:space="preserve"> with small packets.</w:t>
      </w:r>
    </w:p>
    <w:p w14:paraId="33E4CB40" w14:textId="0F8BD6C1" w:rsidR="00D637FF" w:rsidRDefault="00D637FF" w:rsidP="00D637FF">
      <w:pPr>
        <w:pStyle w:val="Heading2"/>
      </w:pPr>
      <w:r>
        <w:t xml:space="preserve">3.1 </w:t>
      </w:r>
      <w:r w:rsidR="00FC7BE6">
        <w:t>URLLC traffic model</w:t>
      </w:r>
    </w:p>
    <w:p w14:paraId="66AB2F63" w14:textId="310ADDE5" w:rsidR="00A5042C" w:rsidRDefault="00F94BA6" w:rsidP="00D637FF">
      <w:pPr>
        <w:pStyle w:val="BodyText"/>
      </w:pPr>
      <w:r>
        <w:t xml:space="preserve">Interesting use cases for </w:t>
      </w:r>
      <w:r w:rsidR="00435C5E">
        <w:t xml:space="preserve">URLLC </w:t>
      </w:r>
      <w:r>
        <w:t xml:space="preserve">with NOMA </w:t>
      </w:r>
      <w:r w:rsidR="00CD4F49">
        <w:t xml:space="preserve">and small packets </w:t>
      </w:r>
      <w:r w:rsidR="001C78DF">
        <w:t xml:space="preserve">are rather specialized.  </w:t>
      </w:r>
      <w:r w:rsidR="00981369">
        <w:t>Many</w:t>
      </w:r>
      <w:r w:rsidR="00684578">
        <w:t xml:space="preserve"> low</w:t>
      </w:r>
      <w:r w:rsidR="00A009D2">
        <w:t xml:space="preserve"> latency and </w:t>
      </w:r>
      <w:r w:rsidR="007B1246">
        <w:t xml:space="preserve">high reliability </w:t>
      </w:r>
      <w:r w:rsidR="0030678E">
        <w:t>applications</w:t>
      </w:r>
      <w:r w:rsidR="00FE048D">
        <w:t xml:space="preserve"> do not </w:t>
      </w:r>
      <w:r w:rsidR="00DD185A">
        <w:t>have high connection density</w:t>
      </w:r>
      <w:r w:rsidR="009A5658">
        <w:t xml:space="preserve"> nor </w:t>
      </w:r>
      <w:r w:rsidR="003B1662">
        <w:t xml:space="preserve">high </w:t>
      </w:r>
      <w:r w:rsidR="00FB2E08">
        <w:t xml:space="preserve">packet arrival </w:t>
      </w:r>
      <w:r w:rsidR="003B1662">
        <w:t>rate requirements</w:t>
      </w:r>
      <w:r w:rsidR="00DD185A">
        <w:t xml:space="preserve"> when used in </w:t>
      </w:r>
      <w:proofErr w:type="spellStart"/>
      <w:r w:rsidR="00C7544B">
        <w:t>macrocell</w:t>
      </w:r>
      <w:proofErr w:type="spellEnd"/>
      <w:r w:rsidR="00C7544B">
        <w:t xml:space="preserve"> scenarios.  </w:t>
      </w:r>
      <w:r w:rsidR="009F24BF">
        <w:t>Consequently, there</w:t>
      </w:r>
      <w:r w:rsidR="00EB73B4">
        <w:t xml:space="preserve"> will be similar </w:t>
      </w:r>
      <w:proofErr w:type="spellStart"/>
      <w:r w:rsidR="00EB73B4">
        <w:t>behavior</w:t>
      </w:r>
      <w:proofErr w:type="spellEnd"/>
      <w:r w:rsidR="00EB73B4">
        <w:t xml:space="preserve"> to the </w:t>
      </w:r>
      <w:proofErr w:type="spellStart"/>
      <w:r w:rsidR="00EB73B4">
        <w:t>mMTC</w:t>
      </w:r>
      <w:proofErr w:type="spellEnd"/>
      <w:r w:rsidR="00EB73B4">
        <w:t xml:space="preserve"> case, whe</w:t>
      </w:r>
      <w:r w:rsidR="00445761">
        <w:t xml:space="preserve">n packet </w:t>
      </w:r>
      <w:proofErr w:type="gramStart"/>
      <w:r w:rsidR="00445761">
        <w:t>are</w:t>
      </w:r>
      <w:proofErr w:type="gramEnd"/>
      <w:r w:rsidR="00445761">
        <w:t xml:space="preserve"> small</w:t>
      </w:r>
      <w:r w:rsidR="0017778C">
        <w:t xml:space="preserve">, and traffic intensity and connection density are low, there will be </w:t>
      </w:r>
      <w:r w:rsidR="000E19EF">
        <w:t>little opportunity for packets to arrive in the same slot</w:t>
      </w:r>
      <w:r w:rsidR="00335496">
        <w:t xml:space="preserve">, and consequently no need for multi-user schemes such as NOMA.  </w:t>
      </w:r>
      <w:r w:rsidR="00B02745">
        <w:t>F</w:t>
      </w:r>
      <w:r w:rsidR="003B1662">
        <w:t xml:space="preserve">actory automation applications can have </w:t>
      </w:r>
      <w:r w:rsidR="00A62290">
        <w:t xml:space="preserve">higher </w:t>
      </w:r>
      <w:r w:rsidR="006812AE">
        <w:t xml:space="preserve">data rate as well as </w:t>
      </w:r>
      <w:r w:rsidR="003B1662">
        <w:t>tight latency</w:t>
      </w:r>
      <w:r w:rsidR="00317AA4">
        <w:t xml:space="preserve"> and</w:t>
      </w:r>
      <w:r w:rsidR="00C0711F">
        <w:t xml:space="preserve"> </w:t>
      </w:r>
      <w:r w:rsidR="00ED12A5">
        <w:t xml:space="preserve">reliability </w:t>
      </w:r>
      <w:r w:rsidR="00317AA4">
        <w:t xml:space="preserve">requirements, but </w:t>
      </w:r>
      <w:r w:rsidR="00C41AD7">
        <w:t>are often served by indoor</w:t>
      </w:r>
      <w:r w:rsidR="003B1662">
        <w:t xml:space="preserve"> </w:t>
      </w:r>
      <w:r w:rsidR="00AA7EC1">
        <w:t>base stations</w:t>
      </w:r>
      <w:r w:rsidR="007756C8">
        <w:t xml:space="preserve">, </w:t>
      </w:r>
      <w:r w:rsidR="0059002F">
        <w:t xml:space="preserve">while the NOMA study has agreed to 500m </w:t>
      </w:r>
      <w:r w:rsidR="00BB4A60">
        <w:t xml:space="preserve">ISD </w:t>
      </w:r>
      <w:proofErr w:type="spellStart"/>
      <w:r w:rsidR="009F24BF">
        <w:t>macrocells</w:t>
      </w:r>
      <w:proofErr w:type="spellEnd"/>
      <w:r w:rsidR="00AA7EC1">
        <w:t xml:space="preserve">.  </w:t>
      </w:r>
      <w:r w:rsidR="00C92E5A">
        <w:t xml:space="preserve">Consequently, </w:t>
      </w:r>
      <w:r w:rsidR="00A44EF1">
        <w:t xml:space="preserve">it can be challenging to develop a </w:t>
      </w:r>
      <w:r w:rsidR="002D42A0">
        <w:t>traffic model reflecting a realistic use case for URLLC with NOMA.</w:t>
      </w:r>
    </w:p>
    <w:p w14:paraId="7A370C4B" w14:textId="341A340C" w:rsidR="00C06329" w:rsidRDefault="00FD1639" w:rsidP="008B4B83">
      <w:pPr>
        <w:pStyle w:val="BodyText"/>
      </w:pPr>
      <w:r>
        <w:t xml:space="preserve">One use case that is </w:t>
      </w:r>
      <w:proofErr w:type="gramStart"/>
      <w:r>
        <w:t>fairly close</w:t>
      </w:r>
      <w:proofErr w:type="gramEnd"/>
      <w:r>
        <w:t xml:space="preserve"> to what is needed for NOMA study is the </w:t>
      </w:r>
      <w:r w:rsidR="000A2391">
        <w:t>m</w:t>
      </w:r>
      <w:r w:rsidR="000A2391" w:rsidRPr="000A2391">
        <w:t xml:space="preserve">assive wireless sensor networks in </w:t>
      </w:r>
      <w:r w:rsidR="000A2391">
        <w:t xml:space="preserve">the </w:t>
      </w:r>
      <w:r w:rsidR="000A2391" w:rsidRPr="000A2391">
        <w:t>‘Factories of the future’</w:t>
      </w:r>
      <w:r w:rsidR="000A2391">
        <w:t xml:space="preserve"> vertical in </w:t>
      </w:r>
      <w:r w:rsidR="009B6BE2">
        <w:t xml:space="preserve">the </w:t>
      </w:r>
      <w:r w:rsidR="000538E3">
        <w:t xml:space="preserve">SA1 study </w:t>
      </w:r>
      <w:r w:rsidR="00433B91">
        <w:t xml:space="preserve">on </w:t>
      </w:r>
      <w:r w:rsidR="003D201F">
        <w:t>c</w:t>
      </w:r>
      <w:r w:rsidR="003D201F" w:rsidRPr="003D201F">
        <w:t xml:space="preserve">ommunication for automation in vertical domains </w:t>
      </w:r>
      <w:r w:rsidR="00407AD1">
        <w:fldChar w:fldCharType="begin"/>
      </w:r>
      <w:r w:rsidR="00407AD1">
        <w:instrText xml:space="preserve"> REF _Ref513651141 \r \h </w:instrText>
      </w:r>
      <w:r w:rsidR="00407AD1">
        <w:fldChar w:fldCharType="separate"/>
      </w:r>
      <w:r w:rsidR="00407AD1">
        <w:t>[2]</w:t>
      </w:r>
      <w:r w:rsidR="00407AD1">
        <w:fldChar w:fldCharType="end"/>
      </w:r>
      <w:r w:rsidR="000A2391" w:rsidRPr="000A2391">
        <w:t xml:space="preserve">.  </w:t>
      </w:r>
      <w:r w:rsidR="00571454">
        <w:t xml:space="preserve">This use case requires </w:t>
      </w:r>
      <w:r w:rsidR="008D4DF9" w:rsidRPr="008D4DF9">
        <w:t xml:space="preserve">low latency, high reliability, and high </w:t>
      </w:r>
      <w:r w:rsidR="00427FE8">
        <w:t xml:space="preserve">UE </w:t>
      </w:r>
      <w:r w:rsidR="008D4DF9" w:rsidRPr="008D4DF9">
        <w:t>density</w:t>
      </w:r>
      <w:r w:rsidR="00427FE8">
        <w:t xml:space="preserve">.  </w:t>
      </w:r>
      <w:r w:rsidR="0077112A">
        <w:t>The use case includes applications with r</w:t>
      </w:r>
      <w:r w:rsidR="00E14C0B">
        <w:t>elatively frequent small packets</w:t>
      </w:r>
      <w:r w:rsidR="00582527">
        <w:t xml:space="preserve"> as well. </w:t>
      </w:r>
      <w:r w:rsidR="00E14C0B">
        <w:t xml:space="preserve"> </w:t>
      </w:r>
      <w:r w:rsidR="00427FE8">
        <w:t xml:space="preserve">However, it presumes that indoor </w:t>
      </w:r>
      <w:r w:rsidR="00BA1088">
        <w:t xml:space="preserve">small cells are used </w:t>
      </w:r>
      <w:r w:rsidR="00591302">
        <w:t xml:space="preserve">is used.  </w:t>
      </w:r>
      <w:r w:rsidR="00BA1088">
        <w:t xml:space="preserve">If we instead assume that </w:t>
      </w:r>
      <w:r w:rsidR="007A2CD4">
        <w:t xml:space="preserve">many of these indoor small cells are covered by a </w:t>
      </w:r>
      <w:proofErr w:type="spellStart"/>
      <w:r w:rsidR="007A2CD4">
        <w:t>macrocell</w:t>
      </w:r>
      <w:proofErr w:type="spellEnd"/>
      <w:r w:rsidR="00401FA8">
        <w:t xml:space="preserve">, this use case then seems relatively aligned with what is needed for the NOMA study.  </w:t>
      </w:r>
      <w:r w:rsidR="003A5E78">
        <w:t xml:space="preserve">Given the use of outdoor </w:t>
      </w:r>
      <w:proofErr w:type="spellStart"/>
      <w:r w:rsidR="003A5E78">
        <w:t>macrocells</w:t>
      </w:r>
      <w:proofErr w:type="spellEnd"/>
      <w:r w:rsidR="003A5E78">
        <w:t xml:space="preserve">, </w:t>
      </w:r>
      <w:r w:rsidR="0097496D">
        <w:t>the ‘</w:t>
      </w:r>
      <w:proofErr w:type="gramStart"/>
      <w:r w:rsidR="0097496D">
        <w:t>interval based</w:t>
      </w:r>
      <w:proofErr w:type="gramEnd"/>
      <w:r w:rsidR="0097496D">
        <w:t xml:space="preserve"> condition monitoring’ scenario </w:t>
      </w:r>
      <w:r w:rsidR="00480A9E">
        <w:t xml:space="preserve">with </w:t>
      </w:r>
      <w:r w:rsidR="00834155">
        <w:t>10 packets / second arrival rate</w:t>
      </w:r>
      <w:r w:rsidR="00651949">
        <w:t xml:space="preserve"> seems a good match.</w:t>
      </w:r>
      <w:r w:rsidR="00EF6691">
        <w:t xml:space="preserve">  </w:t>
      </w:r>
      <w:r w:rsidR="00C06329">
        <w:t>In this use case, c</w:t>
      </w:r>
      <w:r w:rsidR="00C06329" w:rsidRPr="00D11CC3">
        <w:t xml:space="preserve">onnection densities can </w:t>
      </w:r>
      <w:r w:rsidR="00C06329">
        <w:t xml:space="preserve">range from 0.05-1.0 </w:t>
      </w:r>
      <w:r w:rsidR="00C06329" w:rsidRPr="00D11CC3">
        <w:t>UE / m</w:t>
      </w:r>
      <w:r w:rsidR="00C06329" w:rsidRPr="005E5A75">
        <w:rPr>
          <w:vertAlign w:val="superscript"/>
        </w:rPr>
        <w:t>2</w:t>
      </w:r>
      <w:r w:rsidR="00C06329" w:rsidRPr="00D11CC3">
        <w:t xml:space="preserve"> in local areas</w:t>
      </w:r>
      <w:r w:rsidR="00C06329">
        <w:t xml:space="preserve"> of 100mx100m</w:t>
      </w:r>
      <w:r w:rsidR="00D363A3">
        <w:t xml:space="preserve">.  Since </w:t>
      </w:r>
      <w:r w:rsidR="00D84CA6">
        <w:t xml:space="preserve">only a fraction of the </w:t>
      </w:r>
      <w:proofErr w:type="spellStart"/>
      <w:r w:rsidR="00FF17C5">
        <w:t>macro</w:t>
      </w:r>
      <w:r w:rsidR="00D84CA6">
        <w:t>cell</w:t>
      </w:r>
      <w:proofErr w:type="spellEnd"/>
      <w:r w:rsidR="00D84CA6">
        <w:t xml:space="preserve"> </w:t>
      </w:r>
      <w:r w:rsidR="00EC1FE7">
        <w:t xml:space="preserve">would </w:t>
      </w:r>
      <w:r w:rsidR="00FF17C5">
        <w:t xml:space="preserve">contain </w:t>
      </w:r>
      <w:r w:rsidR="000827A1">
        <w:t xml:space="preserve">factories </w:t>
      </w:r>
      <w:r w:rsidR="00D84CA6">
        <w:t>using these</w:t>
      </w:r>
      <w:r w:rsidR="00C06329" w:rsidRPr="00D11CC3">
        <w:t xml:space="preserve"> </w:t>
      </w:r>
      <w:r w:rsidR="00FF17C5">
        <w:t xml:space="preserve">wireless sensor networks, the </w:t>
      </w:r>
      <w:r w:rsidR="004024FB">
        <w:t xml:space="preserve">connection densities averaged over the cell would be substantially </w:t>
      </w:r>
      <w:r w:rsidR="00C95AD8">
        <w:t>less than the local density, and the high end of 1 UE /</w:t>
      </w:r>
      <w:r w:rsidR="00D310D8" w:rsidRPr="00D310D8">
        <w:t xml:space="preserve"> </w:t>
      </w:r>
      <w:r w:rsidR="00D310D8" w:rsidRPr="00D11CC3">
        <w:t>m</w:t>
      </w:r>
      <w:r w:rsidR="00D310D8" w:rsidRPr="00895A05">
        <w:rPr>
          <w:vertAlign w:val="superscript"/>
        </w:rPr>
        <w:t>2</w:t>
      </w:r>
      <w:r w:rsidR="00085625">
        <w:t xml:space="preserve"> within the service area </w:t>
      </w:r>
      <w:r w:rsidR="00D310D8">
        <w:t>would be quite unrealistic.</w:t>
      </w:r>
      <w:r w:rsidR="00C06329">
        <w:t xml:space="preserve"> </w:t>
      </w:r>
      <w:r w:rsidR="00085625">
        <w:t xml:space="preserve">We note that </w:t>
      </w:r>
      <w:r w:rsidR="00C06329">
        <w:t>0.01 UE/m</w:t>
      </w:r>
      <w:r w:rsidR="00AD337F" w:rsidRPr="008B4B83">
        <w:rPr>
          <w:vertAlign w:val="superscript"/>
        </w:rPr>
        <w:t>2</w:t>
      </w:r>
      <w:r w:rsidR="00C06329">
        <w:t xml:space="preserve"> </w:t>
      </w:r>
      <w:r w:rsidR="00AD337F">
        <w:t xml:space="preserve">is described </w:t>
      </w:r>
      <w:r w:rsidR="00C06329">
        <w:t>as ‘very high’ density</w:t>
      </w:r>
      <w:r w:rsidR="00AD337F">
        <w:t xml:space="preserve"> in multiple places in the </w:t>
      </w:r>
      <w:r w:rsidR="00744581">
        <w:t>‘</w:t>
      </w:r>
      <w:r w:rsidR="006928DD" w:rsidRPr="006928DD">
        <w:t xml:space="preserve">Factories of the </w:t>
      </w:r>
      <w:r w:rsidR="00744581">
        <w:t>F</w:t>
      </w:r>
      <w:r w:rsidR="006928DD" w:rsidRPr="006928DD">
        <w:t>uture’</w:t>
      </w:r>
      <w:r w:rsidR="00966A63">
        <w:t xml:space="preserve"> vertical</w:t>
      </w:r>
      <w:r w:rsidR="00C06329">
        <w:t>.  Given this, 0.01 UE/</w:t>
      </w:r>
      <w:r w:rsidR="00D85CF1">
        <w:t>m</w:t>
      </w:r>
      <w:r w:rsidR="00D85CF1" w:rsidRPr="00895A05">
        <w:rPr>
          <w:vertAlign w:val="superscript"/>
        </w:rPr>
        <w:t>2</w:t>
      </w:r>
      <w:r w:rsidR="00C06329">
        <w:t xml:space="preserve"> seems a reasonable upper bound on </w:t>
      </w:r>
      <w:r w:rsidR="00D85CF1">
        <w:t xml:space="preserve">the average </w:t>
      </w:r>
      <w:r w:rsidR="00C06329">
        <w:t>connection density for URLLC.</w:t>
      </w:r>
    </w:p>
    <w:p w14:paraId="4EB3F1E6" w14:textId="171ED7CE" w:rsidR="00435C5E" w:rsidRDefault="00435C5E" w:rsidP="00D637FF">
      <w:pPr>
        <w:pStyle w:val="BodyText"/>
      </w:pPr>
    </w:p>
    <w:p w14:paraId="1549AA3E" w14:textId="498D62CD" w:rsidR="002526C9" w:rsidRPr="008B4B83" w:rsidRDefault="002526C9" w:rsidP="008B4B83">
      <w:pPr>
        <w:pStyle w:val="BodyText"/>
        <w:spacing w:after="0"/>
        <w:rPr>
          <w:b/>
        </w:rPr>
      </w:pPr>
      <w:r w:rsidRPr="008B4B83">
        <w:rPr>
          <w:b/>
        </w:rPr>
        <w:t>Observations:</w:t>
      </w:r>
    </w:p>
    <w:p w14:paraId="1A79AA8B" w14:textId="77777777" w:rsidR="00DF5C5E" w:rsidRDefault="001411D2" w:rsidP="008B4B83">
      <w:pPr>
        <w:pStyle w:val="BodyText"/>
        <w:numPr>
          <w:ilvl w:val="0"/>
          <w:numId w:val="28"/>
        </w:numPr>
        <w:spacing w:after="0"/>
      </w:pPr>
      <w:r w:rsidRPr="001411D2">
        <w:t xml:space="preserve">Interesting use cases for URLLC with NOMA and small packets are rather specialized.  </w:t>
      </w:r>
    </w:p>
    <w:p w14:paraId="501438F9" w14:textId="45CB38B9" w:rsidR="001411D2" w:rsidRDefault="001411D2" w:rsidP="00D56CE3">
      <w:pPr>
        <w:pStyle w:val="BodyText"/>
        <w:numPr>
          <w:ilvl w:val="1"/>
          <w:numId w:val="28"/>
        </w:numPr>
        <w:spacing w:after="0"/>
      </w:pPr>
      <w:r w:rsidRPr="001411D2">
        <w:t xml:space="preserve">Many low latency and high reliability applications do not have high connection density nor high </w:t>
      </w:r>
      <w:r w:rsidR="00EC7056">
        <w:t xml:space="preserve">packet arrival </w:t>
      </w:r>
      <w:r w:rsidRPr="001411D2">
        <w:t xml:space="preserve">rate requirements when used in </w:t>
      </w:r>
      <w:proofErr w:type="spellStart"/>
      <w:r w:rsidRPr="001411D2">
        <w:t>macrocell</w:t>
      </w:r>
      <w:proofErr w:type="spellEnd"/>
      <w:r w:rsidRPr="001411D2">
        <w:t xml:space="preserve"> scenarios.</w:t>
      </w:r>
    </w:p>
    <w:p w14:paraId="5A2F832A" w14:textId="26808751" w:rsidR="00613C56" w:rsidRDefault="00B63298" w:rsidP="00613C56">
      <w:pPr>
        <w:pStyle w:val="BodyText"/>
        <w:numPr>
          <w:ilvl w:val="0"/>
          <w:numId w:val="28"/>
        </w:numPr>
        <w:spacing w:after="0"/>
      </w:pPr>
      <w:r>
        <w:t xml:space="preserve">The ‘massive wireless sensor networks’ use case </w:t>
      </w:r>
      <w:r w:rsidR="00407AD1">
        <w:fldChar w:fldCharType="begin"/>
      </w:r>
      <w:r w:rsidR="00407AD1">
        <w:instrText xml:space="preserve"> REF _Ref513651141 \r \h </w:instrText>
      </w:r>
      <w:r w:rsidR="00407AD1">
        <w:fldChar w:fldCharType="separate"/>
      </w:r>
      <w:r w:rsidR="00407AD1">
        <w:t>[2]</w:t>
      </w:r>
      <w:r w:rsidR="00407AD1">
        <w:fldChar w:fldCharType="end"/>
      </w:r>
      <w:r w:rsidR="00051ACA">
        <w:t xml:space="preserve"> might be ‘stretched’ for use with NOMA</w:t>
      </w:r>
    </w:p>
    <w:p w14:paraId="10F31D04" w14:textId="55342CB3" w:rsidR="00A90E4C" w:rsidRDefault="00A90E4C" w:rsidP="00A90E4C">
      <w:pPr>
        <w:pStyle w:val="BodyText"/>
        <w:numPr>
          <w:ilvl w:val="1"/>
          <w:numId w:val="28"/>
        </w:numPr>
        <w:spacing w:after="0"/>
      </w:pPr>
      <w:r w:rsidRPr="00A90E4C">
        <w:t xml:space="preserve">This use case requires </w:t>
      </w:r>
      <w:r w:rsidR="0035344F">
        <w:t xml:space="preserve">relatively </w:t>
      </w:r>
      <w:r w:rsidRPr="00A90E4C">
        <w:t>low latency</w:t>
      </w:r>
      <w:r w:rsidR="0035344F">
        <w:t xml:space="preserve"> and relatively</w:t>
      </w:r>
      <w:r w:rsidRPr="00A90E4C">
        <w:t xml:space="preserve"> high reliability</w:t>
      </w:r>
      <w:r w:rsidR="007B1F59">
        <w:t>,</w:t>
      </w:r>
      <w:r w:rsidRPr="00A90E4C">
        <w:t xml:space="preserve"> UE density</w:t>
      </w:r>
      <w:r w:rsidR="007B1F59">
        <w:t>, and packet arrival rates.</w:t>
      </w:r>
    </w:p>
    <w:p w14:paraId="457C78E9" w14:textId="5F2FDCB0" w:rsidR="00051ACA" w:rsidRDefault="00D34BD8" w:rsidP="00051ACA">
      <w:pPr>
        <w:pStyle w:val="BodyText"/>
        <w:numPr>
          <w:ilvl w:val="1"/>
          <w:numId w:val="28"/>
        </w:numPr>
        <w:spacing w:after="0"/>
      </w:pPr>
      <w:r>
        <w:lastRenderedPageBreak/>
        <w:t xml:space="preserve">Instead of using indoor small cells, </w:t>
      </w:r>
      <w:r w:rsidR="00CE0D84">
        <w:t xml:space="preserve">many of the indoor </w:t>
      </w:r>
      <w:r w:rsidR="008E6FB0">
        <w:t xml:space="preserve">sensor networks are served by </w:t>
      </w:r>
      <w:proofErr w:type="spellStart"/>
      <w:r w:rsidR="00CE0D84">
        <w:t>macrocells</w:t>
      </w:r>
      <w:proofErr w:type="spellEnd"/>
      <w:r w:rsidR="00CE0D84">
        <w:t>.</w:t>
      </w:r>
    </w:p>
    <w:p w14:paraId="4A322D6B" w14:textId="1A9A2443" w:rsidR="00A831B0" w:rsidRDefault="009C0C44" w:rsidP="00051ACA">
      <w:pPr>
        <w:pStyle w:val="BodyText"/>
        <w:numPr>
          <w:ilvl w:val="1"/>
          <w:numId w:val="28"/>
        </w:numPr>
        <w:spacing w:after="0"/>
      </w:pPr>
      <w:r>
        <w:t xml:space="preserve">Packet arrival rates </w:t>
      </w:r>
      <w:r w:rsidR="00FB1FC6">
        <w:t xml:space="preserve">can be </w:t>
      </w:r>
      <w:r w:rsidR="008F6E9E">
        <w:t>up to 10 Hz</w:t>
      </w:r>
    </w:p>
    <w:p w14:paraId="26C52F09" w14:textId="3CEAF8B5" w:rsidR="00FB1FC6" w:rsidRDefault="005F3E81" w:rsidP="008B4B83">
      <w:pPr>
        <w:pStyle w:val="BodyText"/>
        <w:numPr>
          <w:ilvl w:val="1"/>
          <w:numId w:val="28"/>
        </w:numPr>
        <w:spacing w:after="0"/>
      </w:pPr>
      <w:r>
        <w:t>A m</w:t>
      </w:r>
      <w:r w:rsidR="00794718">
        <w:t xml:space="preserve">aximum </w:t>
      </w:r>
      <w:r>
        <w:t xml:space="preserve">average </w:t>
      </w:r>
      <w:r w:rsidR="00794718">
        <w:t>connection densit</w:t>
      </w:r>
      <w:r>
        <w:t>y</w:t>
      </w:r>
      <w:r w:rsidR="00794718">
        <w:t xml:space="preserve"> </w:t>
      </w:r>
      <w:r>
        <w:t xml:space="preserve">over the cell </w:t>
      </w:r>
      <w:r w:rsidR="00794718">
        <w:t xml:space="preserve">of 0.01 </w:t>
      </w:r>
      <w:r w:rsidR="00464AAA" w:rsidRPr="00D11CC3">
        <w:t>UE / m</w:t>
      </w:r>
      <w:r w:rsidR="00464AAA" w:rsidRPr="00895A05">
        <w:rPr>
          <w:vertAlign w:val="superscript"/>
        </w:rPr>
        <w:t>2</w:t>
      </w:r>
      <w:r w:rsidR="00464AAA" w:rsidRPr="00D11CC3">
        <w:t xml:space="preserve"> </w:t>
      </w:r>
      <w:r w:rsidR="00464AAA">
        <w:t>seem appropriate</w:t>
      </w:r>
    </w:p>
    <w:p w14:paraId="79714A3D" w14:textId="77777777" w:rsidR="002526C9" w:rsidRDefault="002526C9" w:rsidP="00D637FF">
      <w:pPr>
        <w:pStyle w:val="BodyText"/>
      </w:pPr>
    </w:p>
    <w:p w14:paraId="5AB4680D" w14:textId="2BD40139" w:rsidR="007062D6" w:rsidRDefault="007062D6" w:rsidP="008B4B83">
      <w:pPr>
        <w:pStyle w:val="BodyText"/>
      </w:pPr>
      <w:r>
        <w:t xml:space="preserve">The NR study </w:t>
      </w:r>
      <w:r w:rsidR="00435C5E">
        <w:t xml:space="preserve">had </w:t>
      </w:r>
      <w:r>
        <w:t xml:space="preserve">the </w:t>
      </w:r>
      <w:r w:rsidR="00435C5E">
        <w:t xml:space="preserve">following </w:t>
      </w:r>
      <w:r>
        <w:t>URLLC traffic model</w:t>
      </w:r>
      <w:r w:rsidR="00435C5E">
        <w:t xml:space="preserve"> </w:t>
      </w:r>
      <w:r>
        <w:t>in section A.2.4</w:t>
      </w:r>
      <w:r w:rsidR="00435C5E">
        <w:t xml:space="preserve"> of </w:t>
      </w:r>
      <w:r w:rsidR="00407AD1">
        <w:fldChar w:fldCharType="begin"/>
      </w:r>
      <w:r w:rsidR="00407AD1">
        <w:instrText xml:space="preserve"> REF _Ref513651129 \r \h </w:instrText>
      </w:r>
      <w:r w:rsidR="00407AD1">
        <w:fldChar w:fldCharType="separate"/>
      </w:r>
      <w:r w:rsidR="00407AD1">
        <w:t>[1]</w:t>
      </w:r>
      <w:r w:rsidR="00407AD1">
        <w:fldChar w:fldCharType="end"/>
      </w:r>
      <w:r w:rsidR="00435C5E">
        <w:t>:</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72"/>
        <w:gridCol w:w="6804"/>
      </w:tblGrid>
      <w:tr w:rsidR="007062D6" w:rsidRPr="00435C5E" w14:paraId="12D64319" w14:textId="77777777" w:rsidTr="007062D6">
        <w:trPr>
          <w:trHeight w:val="678"/>
          <w:jc w:val="center"/>
        </w:trPr>
        <w:tc>
          <w:tcPr>
            <w:tcW w:w="2272"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56089682" w14:textId="77777777" w:rsidR="007062D6" w:rsidRPr="005E5A75" w:rsidRDefault="007062D6" w:rsidP="008B4B83">
            <w:pPr>
              <w:pStyle w:val="BodyText"/>
            </w:pPr>
            <w:r w:rsidRPr="005E5A75">
              <w:t>Traffic model</w:t>
            </w:r>
          </w:p>
        </w:tc>
        <w:tc>
          <w:tcPr>
            <w:tcW w:w="6804" w:type="dxa"/>
            <w:tcBorders>
              <w:top w:val="single" w:sz="4" w:space="0" w:color="auto"/>
              <w:left w:val="single" w:sz="4" w:space="0" w:color="auto"/>
              <w:bottom w:val="single" w:sz="4" w:space="0" w:color="auto"/>
              <w:right w:val="single" w:sz="4" w:space="0" w:color="auto"/>
            </w:tcBorders>
            <w:tcMar>
              <w:top w:w="1" w:type="dxa"/>
              <w:left w:w="1" w:type="dxa"/>
              <w:bottom w:w="0" w:type="dxa"/>
              <w:right w:w="1" w:type="dxa"/>
            </w:tcMar>
            <w:hideMark/>
          </w:tcPr>
          <w:p w14:paraId="2282E6A0" w14:textId="77777777" w:rsidR="007062D6" w:rsidRPr="008B4B83" w:rsidRDefault="007062D6" w:rsidP="008B4B83">
            <w:pPr>
              <w:pStyle w:val="BodyText"/>
            </w:pPr>
            <w:r w:rsidRPr="008B4B83">
              <w:t>Unidirectional and bidirectional (DL or UL).</w:t>
            </w:r>
            <w:r w:rsidRPr="008B4B83">
              <w:br/>
              <w:t>URLLC: Both FTP Model 3 (with Poisson arrival) and periodic packet arrivals with packet size 32, 50, 200 bytes.</w:t>
            </w:r>
            <w:r w:rsidRPr="008B4B83">
              <w:br/>
            </w:r>
            <w:proofErr w:type="spellStart"/>
            <w:r w:rsidRPr="008B4B83">
              <w:t>eMBB</w:t>
            </w:r>
            <w:proofErr w:type="spellEnd"/>
            <w:r w:rsidRPr="008B4B83">
              <w:t>: Option 1: Full buffer, Option 2: FTP model 3</w:t>
            </w:r>
            <w:r>
              <w:t xml:space="preserve"> </w:t>
            </w:r>
            <w:r w:rsidRPr="005E5A75">
              <w:t>with packet size, 0.1Mbytes and 0.5Mbytes</w:t>
            </w:r>
          </w:p>
        </w:tc>
      </w:tr>
    </w:tbl>
    <w:p w14:paraId="33E1404A" w14:textId="77777777" w:rsidR="00A5042C" w:rsidRDefault="00A5042C" w:rsidP="00D637FF">
      <w:pPr>
        <w:pStyle w:val="BodyText"/>
      </w:pPr>
    </w:p>
    <w:p w14:paraId="06F67340" w14:textId="2E7853D8" w:rsidR="00A431FC" w:rsidRDefault="00396399" w:rsidP="00D637FF">
      <w:pPr>
        <w:pStyle w:val="BodyText"/>
      </w:pPr>
      <w:proofErr w:type="gramStart"/>
      <w:r>
        <w:t>For the purpose of</w:t>
      </w:r>
      <w:proofErr w:type="gramEnd"/>
      <w:r>
        <w:t xml:space="preserve"> the </w:t>
      </w:r>
      <w:r w:rsidR="00F40338">
        <w:t xml:space="preserve">NOMA </w:t>
      </w:r>
      <w:r>
        <w:t xml:space="preserve">study, it can be </w:t>
      </w:r>
      <w:r w:rsidR="00F40338">
        <w:t>assume</w:t>
      </w:r>
      <w:r>
        <w:t>d</w:t>
      </w:r>
      <w:r w:rsidR="00073682">
        <w:t xml:space="preserve"> that NOMA traffic is transmitted in reserved PRBs</w:t>
      </w:r>
      <w:r w:rsidR="006C21FD">
        <w:t>.  Therefore</w:t>
      </w:r>
      <w:r w:rsidR="00BE7B83">
        <w:t>,</w:t>
      </w:r>
      <w:r w:rsidR="006C21FD">
        <w:t xml:space="preserve"> </w:t>
      </w:r>
      <w:r w:rsidR="00340882">
        <w:t xml:space="preserve">it is not necessary to simulate </w:t>
      </w:r>
      <w:proofErr w:type="spellStart"/>
      <w:r w:rsidR="00340882">
        <w:t>eMBB</w:t>
      </w:r>
      <w:proofErr w:type="spellEnd"/>
      <w:r w:rsidR="00340882">
        <w:t xml:space="preserve"> traffic mixed with NOMA traffic.  </w:t>
      </w:r>
    </w:p>
    <w:p w14:paraId="7D3CEF69" w14:textId="74FEB7F0" w:rsidR="00B63AD1" w:rsidRDefault="007835D4" w:rsidP="00D637FF">
      <w:pPr>
        <w:pStyle w:val="BodyText"/>
      </w:pPr>
      <w:r>
        <w:t xml:space="preserve">It is our understanding that </w:t>
      </w:r>
      <w:r w:rsidR="00AD16FB">
        <w:t xml:space="preserve">32 bytes is probably too small </w:t>
      </w:r>
      <w:r w:rsidR="001A46A5">
        <w:t xml:space="preserve">a payload for most URLLC applications, and so we prefer to eliminate that packet </w:t>
      </w:r>
      <w:r w:rsidR="000549C9">
        <w:t>size.</w:t>
      </w:r>
      <w:r w:rsidR="00AA3277">
        <w:t xml:space="preserve">  </w:t>
      </w:r>
      <w:r w:rsidR="003378C2">
        <w:t xml:space="preserve">Having both the 50 and </w:t>
      </w:r>
      <w:proofErr w:type="gramStart"/>
      <w:r w:rsidR="003378C2">
        <w:t>200 byte</w:t>
      </w:r>
      <w:proofErr w:type="gramEnd"/>
      <w:r w:rsidR="003378C2">
        <w:t xml:space="preserve"> packet sizes as candidate packet sizes for UE</w:t>
      </w:r>
      <w:r w:rsidR="00E80A2E">
        <w:t>s in a given</w:t>
      </w:r>
      <w:r w:rsidR="003378C2">
        <w:t xml:space="preserve"> simulation is more realistic</w:t>
      </w:r>
      <w:r w:rsidR="00016B6C">
        <w:t>, since it is highly unlikely that all UEs in a cell would run the exact same application</w:t>
      </w:r>
      <w:r w:rsidR="00836A06">
        <w:t xml:space="preserve"> with the same packet sizes</w:t>
      </w:r>
      <w:r w:rsidR="00016B6C">
        <w:t>.</w:t>
      </w:r>
    </w:p>
    <w:p w14:paraId="7FB0D830" w14:textId="71986EB8" w:rsidR="00EC7D47" w:rsidRDefault="0063159E" w:rsidP="00D637FF">
      <w:pPr>
        <w:pStyle w:val="BodyText"/>
      </w:pPr>
      <w:r>
        <w:t xml:space="preserve">Periodic </w:t>
      </w:r>
      <w:r w:rsidR="00A30C8B">
        <w:t xml:space="preserve">packet arrivals are often not </w:t>
      </w:r>
      <w:r w:rsidR="00680122">
        <w:t xml:space="preserve">realistic in </w:t>
      </w:r>
      <w:proofErr w:type="spellStart"/>
      <w:r w:rsidR="00680122">
        <w:t>eMBB</w:t>
      </w:r>
      <w:proofErr w:type="spellEnd"/>
      <w:r w:rsidR="00680122">
        <w:t xml:space="preserve"> or </w:t>
      </w:r>
      <w:proofErr w:type="spellStart"/>
      <w:r w:rsidR="00680122">
        <w:t>mMTC</w:t>
      </w:r>
      <w:proofErr w:type="spellEnd"/>
      <w:r w:rsidR="00680122">
        <w:t xml:space="preserve"> applications.  However, </w:t>
      </w:r>
      <w:r w:rsidR="006C3144">
        <w:t xml:space="preserve">applications </w:t>
      </w:r>
      <w:r w:rsidR="001D0B84">
        <w:t xml:space="preserve">requiring </w:t>
      </w:r>
      <w:r w:rsidR="00835498">
        <w:t>frequen</w:t>
      </w:r>
      <w:r w:rsidR="001C7478">
        <w:t>t</w:t>
      </w:r>
      <w:r w:rsidR="00835498">
        <w:t xml:space="preserve"> small packets </w:t>
      </w:r>
      <w:r w:rsidR="00022E50">
        <w:t xml:space="preserve">with </w:t>
      </w:r>
      <w:r w:rsidR="001D0B84">
        <w:t xml:space="preserve">low latency </w:t>
      </w:r>
      <w:r w:rsidR="00835498">
        <w:t xml:space="preserve">are much more likely to </w:t>
      </w:r>
      <w:r w:rsidR="00B96CFC">
        <w:t xml:space="preserve">be </w:t>
      </w:r>
      <w:r w:rsidR="00835498">
        <w:t>periodic</w:t>
      </w:r>
      <w:r w:rsidR="00022E50">
        <w:t>, and so URLLC applications can be realistically modelled with periodic packet arrivals.</w:t>
      </w:r>
      <w:r w:rsidR="00B96CFC">
        <w:t xml:space="preserve">  </w:t>
      </w:r>
      <w:r w:rsidR="006C3144">
        <w:t xml:space="preserve"> </w:t>
      </w:r>
      <w:r w:rsidR="000D3B9A">
        <w:t>However, not all URLLC applications</w:t>
      </w:r>
      <w:r w:rsidR="00E850A1">
        <w:t xml:space="preserve"> </w:t>
      </w:r>
      <w:r w:rsidR="004D10F1">
        <w:t>are periodic, and Poisson arrivals can be suitable for these cases.</w:t>
      </w:r>
      <w:r w:rsidR="004757EB">
        <w:t xml:space="preserve">  Therefore, having both periodic and Poisson arrivals</w:t>
      </w:r>
      <w:r w:rsidR="00DB0A49">
        <w:t xml:space="preserve"> traffic models as alternatives for the NOMA study is desirable.</w:t>
      </w:r>
      <w:r w:rsidR="00B63AD1">
        <w:t xml:space="preserve">  </w:t>
      </w:r>
    </w:p>
    <w:p w14:paraId="514FDE56" w14:textId="707392A1" w:rsidR="00AD396B" w:rsidRDefault="003651E8" w:rsidP="008B4B83">
      <w:pPr>
        <w:pStyle w:val="BodyText"/>
        <w:spacing w:after="0"/>
      </w:pPr>
      <w:r w:rsidRPr="008B4B83">
        <w:rPr>
          <w:b/>
        </w:rPr>
        <w:t>Observations</w:t>
      </w:r>
      <w:r>
        <w:t>:</w:t>
      </w:r>
    </w:p>
    <w:p w14:paraId="1CCD2CB7" w14:textId="082868B2" w:rsidR="003651E8" w:rsidRDefault="00785B9A" w:rsidP="008B4B83">
      <w:pPr>
        <w:pStyle w:val="BodyText"/>
        <w:numPr>
          <w:ilvl w:val="0"/>
          <w:numId w:val="34"/>
        </w:numPr>
        <w:spacing w:after="0"/>
      </w:pPr>
      <w:r>
        <w:t xml:space="preserve">URLLC </w:t>
      </w:r>
      <w:r w:rsidR="00AB26FC">
        <w:t xml:space="preserve">use cases </w:t>
      </w:r>
      <w:r>
        <w:t xml:space="preserve">can be realistically modelled with periodic </w:t>
      </w:r>
      <w:r w:rsidR="00AB26FC">
        <w:t xml:space="preserve">packet </w:t>
      </w:r>
      <w:r>
        <w:t xml:space="preserve">arrivals, </w:t>
      </w:r>
      <w:r w:rsidR="00B14CC8">
        <w:t>in contrast to other use cases.</w:t>
      </w:r>
    </w:p>
    <w:p w14:paraId="1145351B" w14:textId="64DE0675" w:rsidR="00E32D7E" w:rsidRDefault="00E32D7E" w:rsidP="008B4B83">
      <w:pPr>
        <w:pStyle w:val="BodyText"/>
        <w:numPr>
          <w:ilvl w:val="0"/>
          <w:numId w:val="34"/>
        </w:numPr>
        <w:spacing w:after="0"/>
      </w:pPr>
      <w:r>
        <w:t>Poisson arrivals are also realistic for URLLC</w:t>
      </w:r>
    </w:p>
    <w:p w14:paraId="34AA92BE" w14:textId="72036342" w:rsidR="00E32D7E" w:rsidRDefault="000A4CC3" w:rsidP="008B4B83">
      <w:pPr>
        <w:pStyle w:val="BodyText"/>
        <w:numPr>
          <w:ilvl w:val="0"/>
          <w:numId w:val="34"/>
        </w:numPr>
        <w:spacing w:after="0"/>
      </w:pPr>
      <w:r>
        <w:t>Packet sizes of 50 and 200 bytes seem reasonable for URLLC</w:t>
      </w:r>
    </w:p>
    <w:p w14:paraId="0703CA66" w14:textId="73E462CC" w:rsidR="00716B7D" w:rsidRDefault="00716B7D" w:rsidP="008B4B83">
      <w:pPr>
        <w:pStyle w:val="BodyText"/>
        <w:numPr>
          <w:ilvl w:val="0"/>
          <w:numId w:val="34"/>
        </w:numPr>
      </w:pPr>
      <w:r>
        <w:t>UEs in a simulation should be able to transmit either 50 or 200 bytes</w:t>
      </w:r>
      <w:r w:rsidR="000624C3">
        <w:t xml:space="preserve"> to reflect some variation among UE</w:t>
      </w:r>
      <w:r w:rsidR="00254773">
        <w:t xml:space="preserve"> application</w:t>
      </w:r>
      <w:r w:rsidR="000624C3">
        <w:t>s in a cell</w:t>
      </w:r>
    </w:p>
    <w:p w14:paraId="2745B3B9" w14:textId="77777777" w:rsidR="00823AC2" w:rsidRDefault="00823AC2" w:rsidP="00D637FF">
      <w:pPr>
        <w:pStyle w:val="BodyText"/>
      </w:pPr>
    </w:p>
    <w:p w14:paraId="4C30D2D0" w14:textId="4D3938D2" w:rsidR="00AD396B" w:rsidRDefault="00BE7B83" w:rsidP="00D637FF">
      <w:pPr>
        <w:pStyle w:val="BodyText"/>
      </w:pPr>
      <w:r>
        <w:t xml:space="preserve">Given the </w:t>
      </w:r>
      <w:r w:rsidR="00344445">
        <w:t>above, we propose the following model for URLLC:</w:t>
      </w:r>
    </w:p>
    <w:p w14:paraId="1CB7702D" w14:textId="614E4D25" w:rsidR="00823AC2" w:rsidRDefault="00823AC2" w:rsidP="00823AC2">
      <w:pPr>
        <w:pStyle w:val="BodyText"/>
        <w:spacing w:after="0"/>
        <w:rPr>
          <w:b/>
        </w:rPr>
      </w:pPr>
      <w:r w:rsidRPr="008B4B83">
        <w:rPr>
          <w:b/>
        </w:rPr>
        <w:t>Proposal:</w:t>
      </w:r>
    </w:p>
    <w:p w14:paraId="13F274B0" w14:textId="0056ECBA" w:rsidR="005A6992" w:rsidRPr="005A6992" w:rsidRDefault="005A6992" w:rsidP="008B4B83">
      <w:pPr>
        <w:pStyle w:val="BodyText"/>
        <w:spacing w:after="0"/>
      </w:pPr>
      <w:r w:rsidRPr="008B4B83">
        <w:t>For NOMA URLLC, traffic is modelled as</w:t>
      </w:r>
      <w:r w:rsidR="00340ACB">
        <w:t xml:space="preserve"> follows</w:t>
      </w:r>
      <w:r w:rsidRPr="008B4B83">
        <w:t>:</w:t>
      </w:r>
    </w:p>
    <w:p w14:paraId="5A19190D" w14:textId="77777777" w:rsidR="0090291C" w:rsidRDefault="0090291C" w:rsidP="008B4B83">
      <w:pPr>
        <w:pStyle w:val="BodyText"/>
        <w:numPr>
          <w:ilvl w:val="0"/>
          <w:numId w:val="34"/>
        </w:numPr>
        <w:spacing w:after="0"/>
      </w:pPr>
      <w:r w:rsidRPr="00BE7689">
        <w:t>Packet arrival per UE</w:t>
      </w:r>
      <w:r>
        <w:t xml:space="preserve"> is either periodic or Poisson</w:t>
      </w:r>
      <w:r w:rsidRPr="00BE7689">
        <w:t xml:space="preserve">: </w:t>
      </w:r>
    </w:p>
    <w:p w14:paraId="2B25F38D" w14:textId="7CA0ABF3" w:rsidR="00CF755E" w:rsidRDefault="00CF755E" w:rsidP="00F01763">
      <w:pPr>
        <w:pStyle w:val="BodyText"/>
        <w:numPr>
          <w:ilvl w:val="0"/>
          <w:numId w:val="34"/>
        </w:numPr>
        <w:spacing w:after="0"/>
      </w:pPr>
      <w:r>
        <w:t>Each p</w:t>
      </w:r>
      <w:r w:rsidRPr="00BE7689">
        <w:rPr>
          <w:rFonts w:hint="eastAsia"/>
        </w:rPr>
        <w:t xml:space="preserve">acket </w:t>
      </w:r>
      <w:r>
        <w:t xml:space="preserve">can be either 50 or </w:t>
      </w:r>
      <w:r w:rsidRPr="00BE7689">
        <w:rPr>
          <w:rFonts w:hint="eastAsia"/>
        </w:rPr>
        <w:t>200 byte</w:t>
      </w:r>
      <w:r w:rsidRPr="00BE7689">
        <w:t>s</w:t>
      </w:r>
    </w:p>
    <w:p w14:paraId="3AF1819D" w14:textId="0B72CE91" w:rsidR="00991DFF" w:rsidRDefault="00FC1049" w:rsidP="00F01763">
      <w:pPr>
        <w:pStyle w:val="BodyText"/>
        <w:numPr>
          <w:ilvl w:val="0"/>
          <w:numId w:val="34"/>
        </w:numPr>
        <w:spacing w:after="0"/>
      </w:pPr>
      <w:r>
        <w:t>Average p</w:t>
      </w:r>
      <w:r w:rsidR="00991DFF">
        <w:t xml:space="preserve">acket </w:t>
      </w:r>
      <w:r w:rsidR="00AD635C">
        <w:t>arriv</w:t>
      </w:r>
      <w:r>
        <w:t>al rate is</w:t>
      </w:r>
      <w:r w:rsidR="00AD635C">
        <w:t xml:space="preserve"> no </w:t>
      </w:r>
      <w:r>
        <w:t xml:space="preserve">greater </w:t>
      </w:r>
      <w:r w:rsidR="00AD635C">
        <w:t>than 10 Hz</w:t>
      </w:r>
    </w:p>
    <w:p w14:paraId="26E0A344" w14:textId="6CE05DF5" w:rsidR="00AD635C" w:rsidRDefault="002E75E3" w:rsidP="008B4B83">
      <w:pPr>
        <w:pStyle w:val="BodyText"/>
        <w:numPr>
          <w:ilvl w:val="0"/>
          <w:numId w:val="34"/>
        </w:numPr>
        <w:spacing w:after="0"/>
      </w:pPr>
      <w:r>
        <w:t>A</w:t>
      </w:r>
      <w:r w:rsidR="00AD635C">
        <w:t xml:space="preserve">verage connection density over the cell </w:t>
      </w:r>
      <w:r>
        <w:t xml:space="preserve">is at most </w:t>
      </w:r>
      <w:r w:rsidR="00AD635C">
        <w:t xml:space="preserve">0.01 </w:t>
      </w:r>
      <w:r w:rsidR="00AD635C" w:rsidRPr="00D11CC3">
        <w:t>UE / m</w:t>
      </w:r>
      <w:r w:rsidR="00AD635C" w:rsidRPr="005E5A75">
        <w:rPr>
          <w:vertAlign w:val="superscript"/>
        </w:rPr>
        <w:t>2</w:t>
      </w:r>
      <w:r w:rsidR="00AD635C" w:rsidRPr="00D11CC3">
        <w:t xml:space="preserve"> </w:t>
      </w:r>
    </w:p>
    <w:p w14:paraId="67BB9E42" w14:textId="77777777" w:rsidR="00344445" w:rsidRDefault="00344445" w:rsidP="00D637FF">
      <w:pPr>
        <w:pStyle w:val="BodyText"/>
      </w:pPr>
    </w:p>
    <w:p w14:paraId="18EC455B" w14:textId="435EB782" w:rsidR="00D637FF" w:rsidRPr="00F079A6" w:rsidRDefault="00D637FF" w:rsidP="00D637FF">
      <w:pPr>
        <w:pStyle w:val="Heading2"/>
        <w:keepLines w:val="0"/>
        <w:numPr>
          <w:ilvl w:val="1"/>
          <w:numId w:val="0"/>
        </w:numPr>
        <w:tabs>
          <w:tab w:val="num" w:pos="3447"/>
        </w:tabs>
        <w:overflowPunct/>
        <w:autoSpaceDE/>
        <w:autoSpaceDN/>
        <w:adjustRightInd/>
        <w:spacing w:before="240" w:after="60"/>
        <w:ind w:left="562" w:hanging="562"/>
        <w:textAlignment w:val="auto"/>
      </w:pPr>
      <w:r>
        <w:t xml:space="preserve">3.2 </w:t>
      </w:r>
      <w:r w:rsidRPr="00F079A6">
        <w:t>Quality of service requirements</w:t>
      </w:r>
      <w:r>
        <w:t xml:space="preserve"> for </w:t>
      </w:r>
      <w:proofErr w:type="spellStart"/>
      <w:r>
        <w:t>mMTC</w:t>
      </w:r>
      <w:proofErr w:type="spellEnd"/>
    </w:p>
    <w:p w14:paraId="769A8D5A" w14:textId="30AE470A" w:rsidR="00CF1447" w:rsidRPr="006774B2" w:rsidRDefault="00CF1447">
      <w:pPr>
        <w:pStyle w:val="BodyText"/>
      </w:pPr>
      <w:r w:rsidRPr="006774B2">
        <w:t xml:space="preserve">In RAN1#92b, it was decided to use the following </w:t>
      </w:r>
      <w:r w:rsidR="008F7D19" w:rsidRPr="006774B2">
        <w:t xml:space="preserve">as one metric for </w:t>
      </w:r>
      <w:proofErr w:type="spellStart"/>
      <w:r w:rsidR="008F7D19" w:rsidRPr="006774B2">
        <w:t>mMTC</w:t>
      </w:r>
      <w:proofErr w:type="spellEnd"/>
      <w:r w:rsidR="008F7D19" w:rsidRPr="006774B2">
        <w:t xml:space="preserve"> performance:</w:t>
      </w:r>
    </w:p>
    <w:p w14:paraId="3078B939" w14:textId="5218365F" w:rsidR="006774B2" w:rsidRPr="006774B2" w:rsidRDefault="006774B2" w:rsidP="008B4B83">
      <w:pPr>
        <w:pStyle w:val="BodyText"/>
        <w:numPr>
          <w:ilvl w:val="0"/>
          <w:numId w:val="36"/>
        </w:numPr>
        <w:spacing w:after="0"/>
      </w:pPr>
      <w:r w:rsidRPr="006774B2">
        <w:t xml:space="preserve">Higher layer packet </w:t>
      </w:r>
      <w:proofErr w:type="gramStart"/>
      <w:r w:rsidRPr="006774B2">
        <w:t>drop</w:t>
      </w:r>
      <w:proofErr w:type="gramEnd"/>
      <w:r w:rsidRPr="006774B2">
        <w:t xml:space="preserve"> rate (PDR) vs. offered load. The definition of PDR is FFS:</w:t>
      </w:r>
    </w:p>
    <w:p w14:paraId="22669EF1" w14:textId="47779773" w:rsidR="006774B2" w:rsidRPr="006774B2" w:rsidRDefault="006774B2" w:rsidP="008B4B83">
      <w:pPr>
        <w:pStyle w:val="BodyText"/>
        <w:numPr>
          <w:ilvl w:val="1"/>
          <w:numId w:val="36"/>
        </w:numPr>
        <w:spacing w:after="0"/>
      </w:pPr>
      <w:r w:rsidRPr="006774B2">
        <w:t xml:space="preserve">Offered load can be at least </w:t>
      </w:r>
    </w:p>
    <w:p w14:paraId="28E82719" w14:textId="08D15170" w:rsidR="008F7D19" w:rsidRPr="006774B2" w:rsidRDefault="006774B2" w:rsidP="008B4B83">
      <w:pPr>
        <w:pStyle w:val="BodyText"/>
        <w:numPr>
          <w:ilvl w:val="2"/>
          <w:numId w:val="36"/>
        </w:numPr>
      </w:pPr>
      <w:r w:rsidRPr="006774B2">
        <w:t>Higher layer packet arrival rate (PAR) per cell for massive connectivity</w:t>
      </w:r>
    </w:p>
    <w:p w14:paraId="7D076F3D" w14:textId="2D2D7648" w:rsidR="00E632E4" w:rsidRDefault="00E632E4" w:rsidP="000A5B06">
      <w:pPr>
        <w:pStyle w:val="BodyText"/>
      </w:pPr>
      <w:r>
        <w:t xml:space="preserve">Since the definition of PDR is FFS, </w:t>
      </w:r>
      <w:r w:rsidR="0021773E">
        <w:t>we address it in the following.</w:t>
      </w:r>
    </w:p>
    <w:p w14:paraId="3B2D7074" w14:textId="4F07E5CB" w:rsidR="00D637FF" w:rsidRDefault="00D637FF" w:rsidP="008B4B83">
      <w:pPr>
        <w:pStyle w:val="BodyText"/>
      </w:pPr>
      <w:r>
        <w:t xml:space="preserve">TR 38.802 section </w:t>
      </w:r>
      <w:proofErr w:type="gramStart"/>
      <w:r>
        <w:t>9.12  calls</w:t>
      </w:r>
      <w:proofErr w:type="gramEnd"/>
      <w:r>
        <w:t xml:space="preserve"> for an evaluation of packet drop vs. packet arrival rate per cell, where: “</w:t>
      </w:r>
      <w:r w:rsidRPr="00FC3638">
        <w:t xml:space="preserve">packet drop rate is defined as (Number of packet in outage) / (number of generated packets), where a packet is in outage if this packet failed to be successfully received by destination receiver beyond </w:t>
      </w:r>
      <w:r>
        <w:t>‘</w:t>
      </w:r>
      <w:r w:rsidRPr="00FC3638">
        <w:t>Packet dropping timer</w:t>
      </w:r>
      <w:r>
        <w:t xml:space="preserve">’”.  </w:t>
      </w:r>
      <w:proofErr w:type="gramStart"/>
      <w:r>
        <w:t>Typically</w:t>
      </w:r>
      <w:proofErr w:type="gramEnd"/>
      <w:r>
        <w:t xml:space="preserve"> </w:t>
      </w:r>
      <w:r w:rsidRPr="00742EF1">
        <w:rPr>
          <w:i/>
          <w:iCs/>
        </w:rPr>
        <w:t>packet drop rate</w:t>
      </w:r>
      <w:r>
        <w:t xml:space="preserve"> is modelled on link level, while on system level it is more appropriate to consider outage in terms of percentage non-served users. However, considering that it is expected that </w:t>
      </w:r>
      <w:proofErr w:type="spellStart"/>
      <w:r>
        <w:t>mMTC</w:t>
      </w:r>
      <w:proofErr w:type="spellEnd"/>
      <w:r>
        <w:t xml:space="preserve"> corresponds to small and infrequent data delivery it is our understanding that the packet drop rate requirement </w:t>
      </w:r>
      <w:proofErr w:type="gramStart"/>
      <w:r>
        <w:lastRenderedPageBreak/>
        <w:t>actually corresponds</w:t>
      </w:r>
      <w:proofErr w:type="gramEnd"/>
      <w:r>
        <w:t xml:space="preserve"> to an outage requirement of 1%. This implies that the connection density is to be evaluated at the point where 99% of all users are served by the investigated system.</w:t>
      </w:r>
    </w:p>
    <w:p w14:paraId="00DD356F" w14:textId="77777777" w:rsidR="00D637FF" w:rsidRPr="008B4B83" w:rsidRDefault="00D637FF" w:rsidP="008B4B83">
      <w:pPr>
        <w:pStyle w:val="BodyText"/>
        <w:spacing w:after="0"/>
        <w:rPr>
          <w:b/>
        </w:rPr>
      </w:pPr>
      <w:r w:rsidRPr="008B4B83">
        <w:rPr>
          <w:b/>
        </w:rPr>
        <w:t>Proposal</w:t>
      </w:r>
    </w:p>
    <w:p w14:paraId="41579168" w14:textId="77777777" w:rsidR="00D637FF" w:rsidRPr="00B475E3" w:rsidRDefault="00D637FF" w:rsidP="008B4B83">
      <w:pPr>
        <w:pStyle w:val="BodyText"/>
        <w:numPr>
          <w:ilvl w:val="0"/>
          <w:numId w:val="35"/>
        </w:numPr>
      </w:pPr>
      <w:r w:rsidRPr="00B475E3">
        <w:t>The TR 38</w:t>
      </w:r>
      <w:r>
        <w:t>.802</w:t>
      </w:r>
      <w:r w:rsidRPr="00B475E3">
        <w:t xml:space="preserve"> </w:t>
      </w:r>
      <w:r>
        <w:t>p</w:t>
      </w:r>
      <w:r w:rsidRPr="00B475E3">
        <w:t xml:space="preserve">acket drop rate </w:t>
      </w:r>
      <w:r>
        <w:t xml:space="preserve">metric </w:t>
      </w:r>
      <w:r w:rsidRPr="00B475E3">
        <w:t xml:space="preserve">is interpreted as an outage requirement of 1%, implying that the connection density </w:t>
      </w:r>
      <w:r>
        <w:t xml:space="preserve">(number of generated packets) </w:t>
      </w:r>
      <w:r w:rsidRPr="00B475E3">
        <w:t xml:space="preserve">should be provided at the point where 99% of all users are served by the system. </w:t>
      </w:r>
    </w:p>
    <w:p w14:paraId="17B7753D" w14:textId="77777777" w:rsidR="00BB4DC2" w:rsidRDefault="00BB4DC2" w:rsidP="000A5B06">
      <w:pPr>
        <w:pStyle w:val="BodyText"/>
      </w:pPr>
    </w:p>
    <w:p w14:paraId="57721175" w14:textId="6DDAD431" w:rsidR="00D637FF" w:rsidRPr="005E720A" w:rsidRDefault="00D637FF" w:rsidP="008B4B83">
      <w:pPr>
        <w:pStyle w:val="BodyText"/>
      </w:pPr>
      <w:r>
        <w:t xml:space="preserve">The meaning of a packet dropping timer depends on at what level in the protocol stack the timer is considered. </w:t>
      </w:r>
      <w:r w:rsidR="00C6142E">
        <w:t xml:space="preserve">Since it was agreed to use higher layers in the packet dropping rate, </w:t>
      </w:r>
      <w:r w:rsidR="00511574">
        <w:t>the packet dropping timer</w:t>
      </w:r>
      <w:r w:rsidRPr="005E720A">
        <w:t xml:space="preserve"> </w:t>
      </w:r>
      <w:r w:rsidR="005F3EED">
        <w:t xml:space="preserve">should then </w:t>
      </w:r>
      <w:r w:rsidRPr="005E720A">
        <w:t xml:space="preserve">be defined as a timer started at the point where the higher layers in the device or the </w:t>
      </w:r>
      <w:proofErr w:type="spellStart"/>
      <w:r w:rsidRPr="005E720A">
        <w:t>eNB</w:t>
      </w:r>
      <w:proofErr w:type="spellEnd"/>
      <w:r w:rsidRPr="005E720A">
        <w:t xml:space="preserve"> triggers a connection attempt, and at expiration the user is considered as dropped</w:t>
      </w:r>
      <w:r>
        <w:t>.</w:t>
      </w:r>
      <w:r w:rsidRPr="005E720A">
        <w:t xml:space="preserve"> </w:t>
      </w:r>
    </w:p>
    <w:p w14:paraId="05EB9339" w14:textId="77777777" w:rsidR="00D637FF" w:rsidRPr="00742EF1" w:rsidRDefault="00D637FF" w:rsidP="008B4B83">
      <w:pPr>
        <w:pStyle w:val="BodyText"/>
        <w:spacing w:after="0"/>
      </w:pPr>
      <w:r w:rsidRPr="008B4B83">
        <w:rPr>
          <w:b/>
        </w:rPr>
        <w:t>Proposal</w:t>
      </w:r>
    </w:p>
    <w:p w14:paraId="397B9DC4" w14:textId="77777777" w:rsidR="00D637FF" w:rsidRPr="00D83CA8" w:rsidRDefault="00D637FF" w:rsidP="008B4B83">
      <w:pPr>
        <w:pStyle w:val="BodyText"/>
        <w:numPr>
          <w:ilvl w:val="0"/>
          <w:numId w:val="35"/>
        </w:numPr>
      </w:pPr>
      <w:r w:rsidRPr="00D83CA8">
        <w:t xml:space="preserve">A packet dropping timer should be started when upper layers triggers an attempt to access the system </w:t>
      </w:r>
      <w:proofErr w:type="gramStart"/>
      <w:r w:rsidRPr="00D83CA8">
        <w:t>for the purpose of</w:t>
      </w:r>
      <w:proofErr w:type="gramEnd"/>
      <w:r w:rsidRPr="00D83CA8">
        <w:t xml:space="preserve"> initiating a data transfer. The timer is terminated when </w:t>
      </w:r>
      <w:proofErr w:type="gramStart"/>
      <w:r w:rsidRPr="00D83CA8">
        <w:t>the data has been delivered by the receiver</w:t>
      </w:r>
      <w:proofErr w:type="gramEnd"/>
      <w:r w:rsidRPr="00D83CA8">
        <w:t>.</w:t>
      </w:r>
    </w:p>
    <w:p w14:paraId="477385AD" w14:textId="77777777" w:rsidR="00BB4DC2" w:rsidRDefault="00BB4DC2" w:rsidP="000A5B06">
      <w:pPr>
        <w:pStyle w:val="BodyText"/>
      </w:pPr>
    </w:p>
    <w:p w14:paraId="56603A8C" w14:textId="06856B56" w:rsidR="00D637FF" w:rsidRDefault="00D637FF" w:rsidP="008B4B83">
      <w:pPr>
        <w:pStyle w:val="BodyText"/>
      </w:pPr>
      <w:r>
        <w:t xml:space="preserve">The actual timer value is dependent on many factors such as agreed path loss and distribution of packet sizes. Massive MTC is also considered to be delay insensitive. </w:t>
      </w:r>
      <w:proofErr w:type="gramStart"/>
      <w:r>
        <w:t>With this in mind, we</w:t>
      </w:r>
      <w:proofErr w:type="gramEnd"/>
      <w:r>
        <w:t xml:space="preserve"> believe it is sufficient to declare the used packet drop timer when along with service latency statistics when presenting the connection density. </w:t>
      </w:r>
    </w:p>
    <w:p w14:paraId="21DE2972" w14:textId="77777777" w:rsidR="00D637FF" w:rsidRPr="00742EF1" w:rsidRDefault="00D637FF" w:rsidP="008B4B83">
      <w:pPr>
        <w:pStyle w:val="BodyText"/>
        <w:spacing w:after="0"/>
      </w:pPr>
      <w:r w:rsidRPr="008B4B83">
        <w:rPr>
          <w:b/>
        </w:rPr>
        <w:t>Proposal</w:t>
      </w:r>
    </w:p>
    <w:p w14:paraId="62E8C989" w14:textId="77777777" w:rsidR="00D637FF" w:rsidRPr="002515DE" w:rsidRDefault="00D637FF" w:rsidP="008B4B83">
      <w:pPr>
        <w:pStyle w:val="BodyText"/>
        <w:numPr>
          <w:ilvl w:val="0"/>
          <w:numId w:val="35"/>
        </w:numPr>
      </w:pPr>
      <w:r w:rsidRPr="002515DE">
        <w:t>The packet drop timer is to be declared and service latency performance is to be presented when presenting the achieved connection density.</w:t>
      </w:r>
    </w:p>
    <w:p w14:paraId="64F3A66D" w14:textId="033DD397" w:rsidR="00876A2F" w:rsidRDefault="00876A2F" w:rsidP="00876A2F">
      <w:pPr>
        <w:pStyle w:val="Heading1"/>
      </w:pPr>
      <w:r>
        <w:t>4</w:t>
      </w:r>
      <w:r>
        <w:tab/>
        <w:t>Conclusions</w:t>
      </w:r>
    </w:p>
    <w:p w14:paraId="068D2DD6" w14:textId="7627B9DB" w:rsidR="009610EE" w:rsidRPr="00402124" w:rsidRDefault="009610EE" w:rsidP="009610EE">
      <w:pPr>
        <w:pStyle w:val="BodyText"/>
        <w:rPr>
          <w:lang w:val="x-none"/>
        </w:rPr>
      </w:pPr>
      <w:r>
        <w:t>In this contribution, we have considered link and system level simulation setups for NOMA, including metrics needed in the evaluations.  We made the following observation and proposals:</w:t>
      </w:r>
    </w:p>
    <w:p w14:paraId="71241214" w14:textId="77777777" w:rsidR="009610EE" w:rsidRDefault="009610EE" w:rsidP="009610EE">
      <w:pPr>
        <w:pStyle w:val="BodyText"/>
        <w:rPr>
          <w:rFonts w:cs="Arial"/>
          <w:b/>
          <w:iCs/>
        </w:rPr>
      </w:pPr>
      <w:r w:rsidRPr="00413061">
        <w:rPr>
          <w:rFonts w:cs="Arial"/>
          <w:b/>
          <w:iCs/>
        </w:rPr>
        <w:t>Observation</w:t>
      </w:r>
      <w:r>
        <w:rPr>
          <w:rFonts w:cs="Arial"/>
          <w:b/>
          <w:iCs/>
        </w:rPr>
        <w:t xml:space="preserve"> from link level results</w:t>
      </w:r>
    </w:p>
    <w:p w14:paraId="0DE7FEC7" w14:textId="77777777" w:rsidR="00402124" w:rsidRPr="000344B3" w:rsidRDefault="00402124" w:rsidP="00402124">
      <w:pPr>
        <w:pStyle w:val="ListParagraph"/>
        <w:numPr>
          <w:ilvl w:val="0"/>
          <w:numId w:val="32"/>
        </w:numPr>
        <w:spacing w:after="180"/>
        <w:contextualSpacing/>
        <w:jc w:val="both"/>
        <w:rPr>
          <w:rFonts w:ascii="Arial" w:hAnsi="Arial" w:cs="Arial"/>
        </w:rPr>
      </w:pPr>
      <w:r w:rsidRPr="000344B3">
        <w:rPr>
          <w:rFonts w:ascii="Arial" w:hAnsi="Arial" w:cs="Arial"/>
        </w:rPr>
        <w:t>Impairments such as timing, frequency, and power control error are essential parts of the NOMA study, since these impairments can impact different transmission schemes to different degrees.</w:t>
      </w:r>
    </w:p>
    <w:p w14:paraId="1825C46E" w14:textId="77777777" w:rsidR="00402124" w:rsidRPr="000344B3" w:rsidRDefault="00402124" w:rsidP="00402124">
      <w:pPr>
        <w:pStyle w:val="ListParagraph"/>
        <w:numPr>
          <w:ilvl w:val="0"/>
          <w:numId w:val="32"/>
        </w:numPr>
        <w:spacing w:before="120" w:after="180" w:line="259" w:lineRule="auto"/>
        <w:contextualSpacing/>
        <w:jc w:val="both"/>
        <w:rPr>
          <w:rFonts w:ascii="Arial" w:hAnsi="Arial" w:cs="Arial"/>
        </w:rPr>
      </w:pPr>
      <w:r w:rsidRPr="000344B3">
        <w:rPr>
          <w:rFonts w:ascii="Arial" w:hAnsi="Arial" w:cs="Arial"/>
        </w:rPr>
        <w:t>It is not necessary to develop a baseline scheme for link level gain determination.</w:t>
      </w:r>
    </w:p>
    <w:p w14:paraId="1CAD9A53" w14:textId="77777777" w:rsidR="0016191D" w:rsidRPr="00237D94" w:rsidRDefault="00402124" w:rsidP="004742CA">
      <w:pPr>
        <w:pStyle w:val="BodyText"/>
        <w:numPr>
          <w:ilvl w:val="1"/>
          <w:numId w:val="32"/>
        </w:numPr>
        <w:overflowPunct/>
        <w:autoSpaceDE/>
        <w:autoSpaceDN/>
        <w:adjustRightInd/>
        <w:textAlignment w:val="auto"/>
      </w:pPr>
      <w:r w:rsidRPr="000344B3">
        <w:rPr>
          <w:rFonts w:cs="Arial"/>
        </w:rPr>
        <w:t>Conclusions on the net benefits of NOMA schemes should only be drawn at the system level.</w:t>
      </w:r>
    </w:p>
    <w:p w14:paraId="0FD670F8" w14:textId="255DDB2A" w:rsidR="009610EE" w:rsidRPr="001973EC" w:rsidRDefault="009610EE" w:rsidP="00402124">
      <w:pPr>
        <w:pStyle w:val="BodyText"/>
        <w:numPr>
          <w:ilvl w:val="0"/>
          <w:numId w:val="32"/>
        </w:numPr>
        <w:overflowPunct/>
        <w:autoSpaceDE/>
        <w:autoSpaceDN/>
        <w:adjustRightInd/>
        <w:textAlignment w:val="auto"/>
      </w:pPr>
      <w:r>
        <w:rPr>
          <w:rFonts w:cs="Arial"/>
          <w:iCs/>
        </w:rPr>
        <w:t>It is desirable to have an o</w:t>
      </w:r>
      <w:r w:rsidRPr="00413061">
        <w:rPr>
          <w:rFonts w:cs="Arial"/>
          <w:iCs/>
        </w:rPr>
        <w:t>verloaded</w:t>
      </w:r>
      <w:r w:rsidRPr="009B788D">
        <w:rPr>
          <w:rFonts w:cs="Arial"/>
          <w:iCs/>
        </w:rPr>
        <w:t xml:space="preserve"> WSMA based NOMA system </w:t>
      </w:r>
      <w:r>
        <w:rPr>
          <w:rFonts w:cs="Arial"/>
          <w:iCs/>
        </w:rPr>
        <w:t>that</w:t>
      </w:r>
      <w:r w:rsidRPr="009B788D">
        <w:rPr>
          <w:rFonts w:cs="Arial"/>
          <w:iCs/>
        </w:rPr>
        <w:t xml:space="preserve"> support</w:t>
      </w:r>
      <w:r>
        <w:rPr>
          <w:rFonts w:cs="Arial"/>
          <w:iCs/>
        </w:rPr>
        <w:t>s variable length SS</w:t>
      </w:r>
      <w:r w:rsidRPr="009B788D">
        <w:rPr>
          <w:rFonts w:cs="Arial"/>
          <w:iCs/>
        </w:rPr>
        <w:t>. T</w:t>
      </w:r>
      <w:r w:rsidRPr="00413061">
        <w:rPr>
          <w:rFonts w:cs="Arial"/>
        </w:rPr>
        <w:t xml:space="preserve">here is a trade-off between the operating SNR range and the SS length </w:t>
      </w:r>
      <w:r>
        <w:rPr>
          <w:rFonts w:cs="Arial"/>
        </w:rPr>
        <w:t xml:space="preserve">along </w:t>
      </w:r>
      <w:r w:rsidRPr="00413061">
        <w:rPr>
          <w:rFonts w:cs="Arial"/>
        </w:rPr>
        <w:t>with its overloading factor.</w:t>
      </w:r>
    </w:p>
    <w:p w14:paraId="111EDE2B" w14:textId="77777777" w:rsidR="00BC1D0E" w:rsidRDefault="00BC1D0E" w:rsidP="00BC1D0E">
      <w:pPr>
        <w:pStyle w:val="BodyText"/>
        <w:rPr>
          <w:rFonts w:cs="Arial"/>
          <w:b/>
          <w:iCs/>
        </w:rPr>
      </w:pPr>
    </w:p>
    <w:p w14:paraId="355AD1D9" w14:textId="0F3FE476" w:rsidR="009610EE" w:rsidRPr="00175EEA" w:rsidRDefault="009610EE" w:rsidP="00175EEA">
      <w:pPr>
        <w:pStyle w:val="BodyText"/>
        <w:rPr>
          <w:rFonts w:cs="Arial"/>
          <w:iCs/>
        </w:rPr>
      </w:pPr>
      <w:r w:rsidRPr="000F07A9">
        <w:rPr>
          <w:rFonts w:cs="Arial"/>
          <w:b/>
          <w:iCs/>
        </w:rPr>
        <w:t xml:space="preserve">Proposals for </w:t>
      </w:r>
      <w:r w:rsidR="00BC1D0E" w:rsidRPr="000F07A9">
        <w:rPr>
          <w:rFonts w:cs="Arial"/>
          <w:b/>
          <w:iCs/>
        </w:rPr>
        <w:t>l</w:t>
      </w:r>
      <w:r w:rsidRPr="000F07A9">
        <w:rPr>
          <w:rFonts w:cs="Arial"/>
          <w:b/>
          <w:iCs/>
        </w:rPr>
        <w:t>ink-level evaluation</w:t>
      </w:r>
    </w:p>
    <w:p w14:paraId="783138A3" w14:textId="78A9606C" w:rsidR="009610EE" w:rsidRPr="008E50A3" w:rsidRDefault="009610EE" w:rsidP="009610EE">
      <w:pPr>
        <w:pStyle w:val="BodyText"/>
        <w:numPr>
          <w:ilvl w:val="0"/>
          <w:numId w:val="31"/>
        </w:numPr>
        <w:overflowPunct/>
        <w:autoSpaceDE/>
        <w:autoSpaceDN/>
        <w:adjustRightInd/>
        <w:spacing w:after="0" w:line="259" w:lineRule="auto"/>
        <w:textAlignment w:val="auto"/>
        <w:rPr>
          <w:rFonts w:cs="Arial"/>
        </w:rPr>
      </w:pPr>
      <w:r>
        <w:rPr>
          <w:rFonts w:cs="Arial"/>
        </w:rPr>
        <w:t>L</w:t>
      </w:r>
      <w:r w:rsidRPr="00025C8F">
        <w:rPr>
          <w:rFonts w:cs="Arial"/>
        </w:rPr>
        <w:t xml:space="preserve">ink-level evaluation </w:t>
      </w:r>
      <w:r w:rsidRPr="00C45A86">
        <w:rPr>
          <w:rFonts w:cs="Arial"/>
        </w:rPr>
        <w:t>assum</w:t>
      </w:r>
      <w:r w:rsidRPr="00E014F9">
        <w:rPr>
          <w:rFonts w:cs="Arial"/>
        </w:rPr>
        <w:t xml:space="preserve">ptions </w:t>
      </w:r>
      <w:r>
        <w:rPr>
          <w:rFonts w:cs="Arial"/>
        </w:rPr>
        <w:t xml:space="preserve">agreed </w:t>
      </w:r>
      <w:r w:rsidR="00A02F85">
        <w:rPr>
          <w:rFonts w:cs="Arial"/>
        </w:rPr>
        <w:t>earlier</w:t>
      </w:r>
      <w:r>
        <w:rPr>
          <w:rFonts w:cs="Arial"/>
        </w:rPr>
        <w:t xml:space="preserve"> are </w:t>
      </w:r>
      <w:r w:rsidRPr="00025C8F">
        <w:rPr>
          <w:rFonts w:cs="Arial"/>
        </w:rPr>
        <w:t>updated according to Table 1</w:t>
      </w:r>
      <w:r w:rsidRPr="00C45A86">
        <w:rPr>
          <w:rFonts w:cs="Arial"/>
        </w:rPr>
        <w:t xml:space="preserve">. </w:t>
      </w:r>
      <w:r w:rsidRPr="008E50A3">
        <w:rPr>
          <w:rFonts w:cs="Arial"/>
        </w:rPr>
        <w:t xml:space="preserve"> </w:t>
      </w:r>
    </w:p>
    <w:p w14:paraId="1356B802" w14:textId="77777777" w:rsidR="009610EE" w:rsidRDefault="009610EE" w:rsidP="009610EE">
      <w:pPr>
        <w:pStyle w:val="BodyText"/>
      </w:pPr>
    </w:p>
    <w:p w14:paraId="00DDE2B2" w14:textId="4B36E476" w:rsidR="009610EE" w:rsidRPr="00237D94" w:rsidRDefault="009610EE" w:rsidP="00175EEA">
      <w:pPr>
        <w:pStyle w:val="BodyText"/>
        <w:rPr>
          <w:rFonts w:cs="Arial"/>
          <w:b/>
          <w:iCs/>
        </w:rPr>
      </w:pPr>
      <w:r w:rsidRPr="009278E7">
        <w:rPr>
          <w:rFonts w:cs="Arial"/>
          <w:b/>
          <w:iCs/>
        </w:rPr>
        <w:t>Proposal</w:t>
      </w:r>
      <w:r w:rsidR="00460A6C" w:rsidRPr="009278E7">
        <w:rPr>
          <w:rFonts w:cs="Arial"/>
          <w:b/>
          <w:iCs/>
        </w:rPr>
        <w:t xml:space="preserve"> for t</w:t>
      </w:r>
      <w:r w:rsidR="00460A6C" w:rsidRPr="00237D94">
        <w:rPr>
          <w:rFonts w:cs="Arial"/>
          <w:b/>
          <w:iCs/>
        </w:rPr>
        <w:t>raffic model:</w:t>
      </w:r>
    </w:p>
    <w:p w14:paraId="43467FBC" w14:textId="43BAF9D1" w:rsidR="00EA67BD" w:rsidRPr="00895A05" w:rsidRDefault="00EA67BD" w:rsidP="00EA67BD">
      <w:pPr>
        <w:pStyle w:val="BodyText"/>
        <w:spacing w:after="0"/>
      </w:pPr>
      <w:r w:rsidRPr="00895A05">
        <w:t>For NOMA URLLC, traffic is modelled as</w:t>
      </w:r>
      <w:r>
        <w:t xml:space="preserve"> follows</w:t>
      </w:r>
      <w:r w:rsidRPr="00895A05">
        <w:t>:</w:t>
      </w:r>
    </w:p>
    <w:p w14:paraId="029F2AF0" w14:textId="77777777" w:rsidR="00EA67BD" w:rsidRDefault="00EA67BD" w:rsidP="00EA67BD">
      <w:pPr>
        <w:pStyle w:val="BodyText"/>
        <w:numPr>
          <w:ilvl w:val="0"/>
          <w:numId w:val="34"/>
        </w:numPr>
        <w:spacing w:after="0"/>
      </w:pPr>
      <w:r w:rsidRPr="00BE7689">
        <w:t>Packet arrival per UE</w:t>
      </w:r>
      <w:r>
        <w:t xml:space="preserve"> is either periodic or Poisson</w:t>
      </w:r>
      <w:r w:rsidRPr="00BE7689">
        <w:t xml:space="preserve">: </w:t>
      </w:r>
    </w:p>
    <w:p w14:paraId="2F3EF249" w14:textId="77777777" w:rsidR="00EA67BD" w:rsidRDefault="00EA67BD" w:rsidP="00EA67BD">
      <w:pPr>
        <w:pStyle w:val="BodyText"/>
        <w:numPr>
          <w:ilvl w:val="0"/>
          <w:numId w:val="34"/>
        </w:numPr>
        <w:spacing w:after="0"/>
      </w:pPr>
      <w:r>
        <w:t>Each p</w:t>
      </w:r>
      <w:r w:rsidRPr="00BE7689">
        <w:rPr>
          <w:rFonts w:hint="eastAsia"/>
        </w:rPr>
        <w:t xml:space="preserve">acket </w:t>
      </w:r>
      <w:r>
        <w:t xml:space="preserve">can be either 50 or </w:t>
      </w:r>
      <w:r w:rsidRPr="00BE7689">
        <w:rPr>
          <w:rFonts w:hint="eastAsia"/>
        </w:rPr>
        <w:t>200 byte</w:t>
      </w:r>
      <w:r w:rsidRPr="00BE7689">
        <w:t>s</w:t>
      </w:r>
    </w:p>
    <w:p w14:paraId="1CE19DBC" w14:textId="77777777" w:rsidR="00EA67BD" w:rsidRDefault="00EA67BD" w:rsidP="00EA67BD">
      <w:pPr>
        <w:pStyle w:val="BodyText"/>
        <w:numPr>
          <w:ilvl w:val="0"/>
          <w:numId w:val="34"/>
        </w:numPr>
        <w:spacing w:after="0"/>
      </w:pPr>
      <w:r>
        <w:t>Average packet arrival rate is no greater than 10 Hz</w:t>
      </w:r>
    </w:p>
    <w:p w14:paraId="166CFD28" w14:textId="77777777" w:rsidR="00EA67BD" w:rsidRDefault="00EA67BD" w:rsidP="00EA67BD">
      <w:pPr>
        <w:pStyle w:val="BodyText"/>
        <w:numPr>
          <w:ilvl w:val="0"/>
          <w:numId w:val="34"/>
        </w:numPr>
        <w:spacing w:after="0"/>
      </w:pPr>
      <w:r>
        <w:t xml:space="preserve">Average connection density over the cell is at most 0.01 </w:t>
      </w:r>
      <w:r w:rsidRPr="00D11CC3">
        <w:t>UE / m</w:t>
      </w:r>
      <w:r w:rsidRPr="00895A05">
        <w:rPr>
          <w:vertAlign w:val="superscript"/>
        </w:rPr>
        <w:t>2</w:t>
      </w:r>
      <w:r w:rsidRPr="00D11CC3">
        <w:t xml:space="preserve"> </w:t>
      </w:r>
    </w:p>
    <w:p w14:paraId="3A56B20B" w14:textId="77777777" w:rsidR="009610EE" w:rsidRDefault="009610EE" w:rsidP="009610EE">
      <w:pPr>
        <w:keepNext/>
        <w:rPr>
          <w:rFonts w:ascii="Arial" w:hAnsi="Arial" w:cs="Arial"/>
          <w:b/>
          <w:bCs/>
        </w:rPr>
      </w:pPr>
    </w:p>
    <w:p w14:paraId="2AF93620" w14:textId="32F3EB4E" w:rsidR="009610EE" w:rsidRPr="003A403B" w:rsidRDefault="009610EE" w:rsidP="009610EE">
      <w:pPr>
        <w:keepNext/>
        <w:rPr>
          <w:rFonts w:ascii="Arial" w:hAnsi="Arial" w:cs="Arial"/>
          <w:b/>
          <w:bCs/>
        </w:rPr>
      </w:pPr>
      <w:r w:rsidRPr="007F1C1C">
        <w:rPr>
          <w:rFonts w:ascii="Arial" w:hAnsi="Arial" w:cs="Arial"/>
          <w:b/>
          <w:bCs/>
        </w:rPr>
        <w:t xml:space="preserve">Proposals for </w:t>
      </w:r>
      <w:proofErr w:type="spellStart"/>
      <w:r w:rsidRPr="007F1C1C">
        <w:rPr>
          <w:rFonts w:ascii="Arial" w:hAnsi="Arial" w:cs="Arial"/>
          <w:b/>
          <w:bCs/>
        </w:rPr>
        <w:t>mMTC</w:t>
      </w:r>
      <w:proofErr w:type="spellEnd"/>
      <w:r w:rsidRPr="007F1C1C">
        <w:rPr>
          <w:rFonts w:ascii="Arial" w:hAnsi="Arial" w:cs="Arial"/>
          <w:b/>
          <w:bCs/>
        </w:rPr>
        <w:t xml:space="preserve"> </w:t>
      </w:r>
      <w:r w:rsidR="00460A6C">
        <w:rPr>
          <w:rFonts w:ascii="Arial" w:hAnsi="Arial" w:cs="Arial"/>
          <w:b/>
          <w:bCs/>
        </w:rPr>
        <w:t>q</w:t>
      </w:r>
      <w:r w:rsidRPr="007F1C1C">
        <w:rPr>
          <w:rFonts w:ascii="Arial" w:hAnsi="Arial" w:cs="Arial"/>
          <w:b/>
          <w:bCs/>
        </w:rPr>
        <w:t xml:space="preserve">uality of </w:t>
      </w:r>
      <w:r w:rsidR="00460A6C">
        <w:rPr>
          <w:rFonts w:ascii="Arial" w:hAnsi="Arial" w:cs="Arial"/>
          <w:b/>
          <w:bCs/>
        </w:rPr>
        <w:t>s</w:t>
      </w:r>
      <w:r w:rsidRPr="003A403B">
        <w:rPr>
          <w:rFonts w:ascii="Arial" w:hAnsi="Arial" w:cs="Arial"/>
          <w:b/>
          <w:bCs/>
        </w:rPr>
        <w:t xml:space="preserve">ervice </w:t>
      </w:r>
      <w:r w:rsidR="00460A6C">
        <w:rPr>
          <w:rFonts w:ascii="Arial" w:hAnsi="Arial" w:cs="Arial"/>
          <w:b/>
          <w:bCs/>
        </w:rPr>
        <w:t>r</w:t>
      </w:r>
      <w:r w:rsidRPr="003A403B">
        <w:rPr>
          <w:rFonts w:ascii="Arial" w:hAnsi="Arial" w:cs="Arial"/>
          <w:b/>
          <w:bCs/>
        </w:rPr>
        <w:t>equirements:</w:t>
      </w:r>
    </w:p>
    <w:p w14:paraId="359E3335" w14:textId="77777777" w:rsidR="009610EE" w:rsidRDefault="009610EE" w:rsidP="009610EE">
      <w:pPr>
        <w:pStyle w:val="ListParagraph"/>
        <w:numPr>
          <w:ilvl w:val="0"/>
          <w:numId w:val="32"/>
        </w:numPr>
        <w:spacing w:after="180"/>
        <w:contextualSpacing/>
        <w:rPr>
          <w:rFonts w:ascii="Arial" w:hAnsi="Arial" w:cs="Arial"/>
        </w:rPr>
      </w:pPr>
      <w:r w:rsidRPr="00B475E3">
        <w:rPr>
          <w:rFonts w:ascii="Arial" w:hAnsi="Arial" w:cs="Arial"/>
        </w:rPr>
        <w:t>The TR 38</w:t>
      </w:r>
      <w:r>
        <w:rPr>
          <w:rFonts w:ascii="Arial" w:hAnsi="Arial" w:cs="Arial"/>
        </w:rPr>
        <w:t>.802</w:t>
      </w:r>
      <w:r w:rsidRPr="00B475E3">
        <w:rPr>
          <w:rFonts w:ascii="Arial" w:hAnsi="Arial" w:cs="Arial"/>
        </w:rPr>
        <w:t xml:space="preserve"> </w:t>
      </w:r>
      <w:r>
        <w:rPr>
          <w:rFonts w:ascii="Arial" w:hAnsi="Arial" w:cs="Arial"/>
        </w:rPr>
        <w:t>p</w:t>
      </w:r>
      <w:r w:rsidRPr="00B475E3">
        <w:rPr>
          <w:rFonts w:ascii="Arial" w:hAnsi="Arial" w:cs="Arial"/>
        </w:rPr>
        <w:t xml:space="preserve">acket drop rate </w:t>
      </w:r>
      <w:r>
        <w:rPr>
          <w:rFonts w:ascii="Arial" w:hAnsi="Arial" w:cs="Arial"/>
        </w:rPr>
        <w:t xml:space="preserve">metric </w:t>
      </w:r>
      <w:r w:rsidRPr="00B475E3">
        <w:rPr>
          <w:rFonts w:ascii="Arial" w:hAnsi="Arial" w:cs="Arial"/>
        </w:rPr>
        <w:t xml:space="preserve">is interpreted as an outage requirement of 1%, implying that the connection density </w:t>
      </w:r>
      <w:r>
        <w:rPr>
          <w:rFonts w:ascii="Arial" w:hAnsi="Arial" w:cs="Arial"/>
        </w:rPr>
        <w:t xml:space="preserve">(number of generated packets) </w:t>
      </w:r>
      <w:r w:rsidRPr="00B475E3">
        <w:rPr>
          <w:rFonts w:ascii="Arial" w:hAnsi="Arial" w:cs="Arial"/>
        </w:rPr>
        <w:t xml:space="preserve">should be provided at the point where 99% of all users are served by the system. </w:t>
      </w:r>
    </w:p>
    <w:p w14:paraId="111F39F8" w14:textId="77777777" w:rsidR="009610EE" w:rsidRDefault="009610EE" w:rsidP="009610EE">
      <w:pPr>
        <w:pStyle w:val="ListParagraph"/>
        <w:tabs>
          <w:tab w:val="left" w:pos="5245"/>
        </w:tabs>
        <w:rPr>
          <w:rFonts w:ascii="Arial" w:hAnsi="Arial" w:cs="Arial"/>
        </w:rPr>
      </w:pPr>
    </w:p>
    <w:p w14:paraId="75FF9E08" w14:textId="77777777" w:rsidR="009610EE" w:rsidRPr="00D83CA8" w:rsidRDefault="009610EE" w:rsidP="009610EE">
      <w:pPr>
        <w:pStyle w:val="ListParagraph"/>
        <w:numPr>
          <w:ilvl w:val="0"/>
          <w:numId w:val="32"/>
        </w:numPr>
        <w:tabs>
          <w:tab w:val="left" w:pos="5245"/>
        </w:tabs>
        <w:spacing w:after="180"/>
        <w:contextualSpacing/>
        <w:rPr>
          <w:rFonts w:ascii="Arial" w:hAnsi="Arial" w:cs="Arial"/>
        </w:rPr>
      </w:pPr>
      <w:r w:rsidRPr="00D83CA8">
        <w:rPr>
          <w:rFonts w:ascii="Arial" w:hAnsi="Arial" w:cs="Arial"/>
        </w:rPr>
        <w:t>A packet dropping timer should be started when upper layers triggers an attempt to access the system for the purpose of initiating a data transfer. The timer is terminated when the data has been delivered by the receiver.</w:t>
      </w:r>
    </w:p>
    <w:p w14:paraId="6A5E88EC" w14:textId="77777777" w:rsidR="009610EE" w:rsidRDefault="009610EE" w:rsidP="009610EE">
      <w:pPr>
        <w:pStyle w:val="ListParagraph"/>
        <w:tabs>
          <w:tab w:val="left" w:pos="5245"/>
        </w:tabs>
        <w:rPr>
          <w:rFonts w:ascii="Arial" w:hAnsi="Arial" w:cs="Arial"/>
        </w:rPr>
      </w:pPr>
    </w:p>
    <w:p w14:paraId="47B7B4DA" w14:textId="77777777" w:rsidR="009610EE" w:rsidRPr="002515DE" w:rsidRDefault="009610EE" w:rsidP="009610EE">
      <w:pPr>
        <w:pStyle w:val="ListParagraph"/>
        <w:numPr>
          <w:ilvl w:val="0"/>
          <w:numId w:val="32"/>
        </w:numPr>
        <w:tabs>
          <w:tab w:val="left" w:pos="5245"/>
        </w:tabs>
        <w:spacing w:after="180"/>
        <w:contextualSpacing/>
        <w:rPr>
          <w:rFonts w:ascii="Arial" w:hAnsi="Arial" w:cs="Arial"/>
        </w:rPr>
      </w:pPr>
      <w:r w:rsidRPr="002515DE">
        <w:rPr>
          <w:rFonts w:ascii="Arial" w:hAnsi="Arial" w:cs="Arial"/>
        </w:rPr>
        <w:t>The packet drop timer is to be declared and service latency performance is to be presented when presenting the achieved connection density.</w:t>
      </w:r>
    </w:p>
    <w:p w14:paraId="3307F831" w14:textId="6AD8AC24" w:rsidR="00E820EE" w:rsidRDefault="00D25533" w:rsidP="00E820EE">
      <w:pPr>
        <w:pStyle w:val="Heading1"/>
      </w:pPr>
      <w:bookmarkStart w:id="8" w:name="_In-sequence_SDU_delivery"/>
      <w:bookmarkEnd w:id="8"/>
      <w:r>
        <w:t>5</w:t>
      </w:r>
      <w:r w:rsidR="00E820EE">
        <w:tab/>
      </w:r>
      <w:r>
        <w:t>References</w:t>
      </w:r>
    </w:p>
    <w:p w14:paraId="2388C93A" w14:textId="77777777" w:rsidR="00B92F84" w:rsidRDefault="00A70E36" w:rsidP="00B92F84">
      <w:pPr>
        <w:pStyle w:val="BodyText"/>
        <w:numPr>
          <w:ilvl w:val="0"/>
          <w:numId w:val="24"/>
        </w:numPr>
        <w:overflowPunct/>
        <w:autoSpaceDE/>
        <w:autoSpaceDN/>
        <w:adjustRightInd/>
        <w:spacing w:line="259" w:lineRule="auto"/>
        <w:ind w:left="426" w:hanging="426"/>
        <w:textAlignment w:val="auto"/>
        <w:rPr>
          <w:rFonts w:cs="Arial"/>
        </w:rPr>
      </w:pPr>
      <w:bookmarkStart w:id="9" w:name="_Ref513651129"/>
      <w:r w:rsidRPr="009278E7">
        <w:rPr>
          <w:rFonts w:cs="Arial"/>
        </w:rPr>
        <w:t>3GPP T</w:t>
      </w:r>
      <w:r w:rsidR="00454B4C">
        <w:rPr>
          <w:rFonts w:cs="Arial"/>
        </w:rPr>
        <w:t>R</w:t>
      </w:r>
      <w:r w:rsidRPr="009278E7">
        <w:rPr>
          <w:rFonts w:cs="Arial"/>
        </w:rPr>
        <w:t xml:space="preserve"> 3</w:t>
      </w:r>
      <w:r w:rsidR="002E15C0">
        <w:rPr>
          <w:rFonts w:cs="Arial"/>
        </w:rPr>
        <w:t>8.802</w:t>
      </w:r>
      <w:r w:rsidRPr="009278E7">
        <w:rPr>
          <w:rFonts w:cs="Arial"/>
        </w:rPr>
        <w:t xml:space="preserve"> v14.2.0, “</w:t>
      </w:r>
      <w:r w:rsidR="00061990" w:rsidRPr="009278E7">
        <w:rPr>
          <w:rFonts w:cs="Arial"/>
        </w:rPr>
        <w:t>Technical Specification Group Radio Access Network;</w:t>
      </w:r>
      <w:r w:rsidR="002E15C0">
        <w:rPr>
          <w:rFonts w:cs="Arial"/>
        </w:rPr>
        <w:t xml:space="preserve"> </w:t>
      </w:r>
      <w:r w:rsidR="00061990" w:rsidRPr="009278E7">
        <w:rPr>
          <w:rFonts w:cs="Arial"/>
        </w:rPr>
        <w:t>Study on New Radio Access Technology</w:t>
      </w:r>
      <w:r w:rsidR="00061990">
        <w:rPr>
          <w:rFonts w:cs="Arial"/>
        </w:rPr>
        <w:t xml:space="preserve"> </w:t>
      </w:r>
      <w:r w:rsidR="00061990" w:rsidRPr="009278E7">
        <w:rPr>
          <w:rFonts w:cs="Arial"/>
        </w:rPr>
        <w:t>Physical Layer Aspects</w:t>
      </w:r>
      <w:r w:rsidRPr="009278E7">
        <w:rPr>
          <w:rFonts w:cs="Arial"/>
        </w:rPr>
        <w:t xml:space="preserve"> (Release 14</w:t>
      </w:r>
      <w:r w:rsidR="00F84219">
        <w:rPr>
          <w:rFonts w:cs="Arial"/>
        </w:rPr>
        <w:t>)</w:t>
      </w:r>
      <w:r w:rsidRPr="009278E7">
        <w:rPr>
          <w:rFonts w:cs="Arial"/>
        </w:rPr>
        <w:t xml:space="preserve">”, </w:t>
      </w:r>
      <w:r w:rsidR="00F84219">
        <w:rPr>
          <w:rFonts w:cs="Arial"/>
        </w:rPr>
        <w:t xml:space="preserve">September </w:t>
      </w:r>
      <w:r w:rsidRPr="009278E7">
        <w:rPr>
          <w:rFonts w:cs="Arial"/>
        </w:rPr>
        <w:t>2017</w:t>
      </w:r>
      <w:bookmarkStart w:id="10" w:name="_Ref513651141"/>
      <w:bookmarkEnd w:id="9"/>
    </w:p>
    <w:p w14:paraId="4F25DD00" w14:textId="77777777" w:rsidR="00B92F84" w:rsidRDefault="00454B4C" w:rsidP="00B92F84">
      <w:pPr>
        <w:pStyle w:val="BodyText"/>
        <w:numPr>
          <w:ilvl w:val="0"/>
          <w:numId w:val="24"/>
        </w:numPr>
        <w:overflowPunct/>
        <w:autoSpaceDE/>
        <w:autoSpaceDN/>
        <w:adjustRightInd/>
        <w:spacing w:line="259" w:lineRule="auto"/>
        <w:ind w:left="426" w:hanging="426"/>
        <w:textAlignment w:val="auto"/>
        <w:rPr>
          <w:rFonts w:cs="Arial"/>
        </w:rPr>
      </w:pPr>
      <w:r w:rsidRPr="00B92F84">
        <w:rPr>
          <w:rFonts w:cs="Arial"/>
        </w:rPr>
        <w:t xml:space="preserve">3GPP TR </w:t>
      </w:r>
      <w:r w:rsidR="00B464B1" w:rsidRPr="00B92F84">
        <w:rPr>
          <w:rFonts w:cs="Arial"/>
        </w:rPr>
        <w:t>22.804</w:t>
      </w:r>
      <w:r w:rsidRPr="00B92F84">
        <w:rPr>
          <w:rFonts w:cs="Arial"/>
        </w:rPr>
        <w:t xml:space="preserve"> v</w:t>
      </w:r>
      <w:r w:rsidR="000849CE" w:rsidRPr="00B92F84">
        <w:rPr>
          <w:rFonts w:cs="Arial"/>
        </w:rPr>
        <w:t>1.0.0</w:t>
      </w:r>
      <w:r w:rsidRPr="00B92F84">
        <w:rPr>
          <w:rFonts w:cs="Arial"/>
        </w:rPr>
        <w:t>, “</w:t>
      </w:r>
      <w:r w:rsidR="000849CE" w:rsidRPr="00B92F84">
        <w:rPr>
          <w:rFonts w:cs="Arial"/>
        </w:rPr>
        <w:t>Technical Specification Group Services and System Aspects; Study on Communication for Automation in Vertical Domains; (Release 16)</w:t>
      </w:r>
      <w:r w:rsidRPr="00B92F84">
        <w:rPr>
          <w:rFonts w:cs="Arial"/>
        </w:rPr>
        <w:t xml:space="preserve">”, </w:t>
      </w:r>
      <w:r w:rsidR="000849CE" w:rsidRPr="00B92F84">
        <w:rPr>
          <w:rFonts w:cs="Arial"/>
        </w:rPr>
        <w:t xml:space="preserve">December </w:t>
      </w:r>
      <w:r w:rsidRPr="00B92F84">
        <w:rPr>
          <w:rFonts w:cs="Arial"/>
        </w:rPr>
        <w:t>2017</w:t>
      </w:r>
      <w:bookmarkEnd w:id="10"/>
    </w:p>
    <w:p w14:paraId="3C867CE6" w14:textId="1D4A86E6" w:rsidR="00454B4C" w:rsidRPr="005E4113" w:rsidRDefault="003D228D" w:rsidP="00B92F84">
      <w:pPr>
        <w:pStyle w:val="BodyText"/>
        <w:numPr>
          <w:ilvl w:val="0"/>
          <w:numId w:val="24"/>
        </w:numPr>
        <w:overflowPunct/>
        <w:autoSpaceDE/>
        <w:autoSpaceDN/>
        <w:adjustRightInd/>
        <w:spacing w:line="259" w:lineRule="auto"/>
        <w:ind w:left="426" w:hanging="426"/>
        <w:textAlignment w:val="auto"/>
        <w:rPr>
          <w:rFonts w:cs="Arial"/>
        </w:rPr>
      </w:pPr>
      <w:r w:rsidRPr="00B92F84">
        <w:rPr>
          <w:rFonts w:cs="Arial"/>
        </w:rPr>
        <w:t>R1-1806246, “Impairments model for link and system evaluations”</w:t>
      </w:r>
      <w:r w:rsidR="00635F63" w:rsidRPr="00B92F84">
        <w:rPr>
          <w:rFonts w:cs="Arial"/>
        </w:rPr>
        <w:t xml:space="preserve"> Ericsson</w:t>
      </w:r>
    </w:p>
    <w:sectPr w:rsidR="00454B4C" w:rsidRPr="005E4113" w:rsidSect="006D2B4A">
      <w:headerReference w:type="even" r:id="rId17"/>
      <w:footerReference w:type="default" r:id="rId18"/>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0EDEF" w14:textId="77777777" w:rsidR="00596D93" w:rsidRDefault="00596D93">
      <w:r>
        <w:separator/>
      </w:r>
    </w:p>
  </w:endnote>
  <w:endnote w:type="continuationSeparator" w:id="0">
    <w:p w14:paraId="253ADE17" w14:textId="77777777" w:rsidR="00596D93" w:rsidRDefault="00596D93">
      <w:r>
        <w:continuationSeparator/>
      </w:r>
    </w:p>
  </w:endnote>
  <w:endnote w:type="continuationNotice" w:id="1">
    <w:p w14:paraId="2D43E6E6" w14:textId="77777777" w:rsidR="00596D93" w:rsidRDefault="00596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72DCCC14"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B13D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13D9">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2DDC4" w14:textId="77777777" w:rsidR="00596D93" w:rsidRDefault="00596D93">
      <w:r>
        <w:separator/>
      </w:r>
    </w:p>
  </w:footnote>
  <w:footnote w:type="continuationSeparator" w:id="0">
    <w:p w14:paraId="3753989D" w14:textId="77777777" w:rsidR="00596D93" w:rsidRDefault="00596D93">
      <w:r>
        <w:continuationSeparator/>
      </w:r>
    </w:p>
  </w:footnote>
  <w:footnote w:type="continuationNotice" w:id="1">
    <w:p w14:paraId="6CACB086" w14:textId="77777777" w:rsidR="00596D93" w:rsidRDefault="00596D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106B4D"/>
    <w:multiLevelType w:val="hybridMultilevel"/>
    <w:tmpl w:val="613EF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125AF"/>
    <w:multiLevelType w:val="hybridMultilevel"/>
    <w:tmpl w:val="AB16106C"/>
    <w:lvl w:ilvl="0" w:tplc="6D3E3C5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2179A1"/>
    <w:multiLevelType w:val="hybridMultilevel"/>
    <w:tmpl w:val="26921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932B24"/>
    <w:multiLevelType w:val="hybridMultilevel"/>
    <w:tmpl w:val="86CCE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BFE5D3D"/>
    <w:multiLevelType w:val="hybridMultilevel"/>
    <w:tmpl w:val="153C03D4"/>
    <w:lvl w:ilvl="0" w:tplc="F5741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070E0E"/>
    <w:multiLevelType w:val="hybridMultilevel"/>
    <w:tmpl w:val="DCB46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24218"/>
    <w:multiLevelType w:val="hybridMultilevel"/>
    <w:tmpl w:val="AE5819F4"/>
    <w:lvl w:ilvl="0" w:tplc="0409001B">
      <w:start w:val="1"/>
      <w:numFmt w:val="lowerRoman"/>
      <w:lvlText w:val="%1."/>
      <w:lvlJc w:val="righ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32" w15:restartNumberingAfterBreak="0">
    <w:nsid w:val="69BF0C1F"/>
    <w:multiLevelType w:val="hybridMultilevel"/>
    <w:tmpl w:val="518E1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024541"/>
    <w:multiLevelType w:val="hybridMultilevel"/>
    <w:tmpl w:val="2C7C1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6"/>
  </w:num>
  <w:num w:numId="4">
    <w:abstractNumId w:val="18"/>
  </w:num>
  <w:num w:numId="5">
    <w:abstractNumId w:val="13"/>
  </w:num>
  <w:num w:numId="6">
    <w:abstractNumId w:val="21"/>
  </w:num>
  <w:num w:numId="7">
    <w:abstractNumId w:val="27"/>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8"/>
  </w:num>
  <w:num w:numId="17">
    <w:abstractNumId w:val="8"/>
  </w:num>
  <w:num w:numId="18">
    <w:abstractNumId w:val="10"/>
  </w:num>
  <w:num w:numId="19">
    <w:abstractNumId w:val="5"/>
  </w:num>
  <w:num w:numId="20">
    <w:abstractNumId w:val="35"/>
  </w:num>
  <w:num w:numId="21">
    <w:abstractNumId w:val="15"/>
  </w:num>
  <w:num w:numId="22">
    <w:abstractNumId w:val="34"/>
  </w:num>
  <w:num w:numId="23">
    <w:abstractNumId w:val="17"/>
  </w:num>
  <w:num w:numId="24">
    <w:abstractNumId w:val="22"/>
  </w:num>
  <w:num w:numId="25">
    <w:abstractNumId w:val="16"/>
    <w:lvlOverride w:ilvl="0">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33"/>
  </w:num>
  <w:num w:numId="29">
    <w:abstractNumId w:val="31"/>
  </w:num>
  <w:num w:numId="30">
    <w:abstractNumId w:val="19"/>
  </w:num>
  <w:num w:numId="31">
    <w:abstractNumId w:val="4"/>
  </w:num>
  <w:num w:numId="32">
    <w:abstractNumId w:val="9"/>
  </w:num>
  <w:num w:numId="33">
    <w:abstractNumId w:val="24"/>
  </w:num>
  <w:num w:numId="34">
    <w:abstractNumId w:val="30"/>
  </w:num>
  <w:num w:numId="35">
    <w:abstractNumId w:val="6"/>
  </w:num>
  <w:num w:numId="36">
    <w:abstractNumId w:val="32"/>
  </w:num>
  <w:num w:numId="37">
    <w:abstractNumId w:val="16"/>
  </w:num>
  <w:num w:numId="38">
    <w:abstractNumId w:val="29"/>
  </w:num>
  <w:num w:numId="3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50B"/>
    <w:rsid w:val="00002A37"/>
    <w:rsid w:val="0000564C"/>
    <w:rsid w:val="00006446"/>
    <w:rsid w:val="00006896"/>
    <w:rsid w:val="00007CDC"/>
    <w:rsid w:val="000100F8"/>
    <w:rsid w:val="00011B28"/>
    <w:rsid w:val="00015D15"/>
    <w:rsid w:val="00016B6C"/>
    <w:rsid w:val="00022E50"/>
    <w:rsid w:val="00023564"/>
    <w:rsid w:val="00023F13"/>
    <w:rsid w:val="0002564D"/>
    <w:rsid w:val="00025ECA"/>
    <w:rsid w:val="000325B8"/>
    <w:rsid w:val="00034C15"/>
    <w:rsid w:val="00035510"/>
    <w:rsid w:val="00036BA1"/>
    <w:rsid w:val="000422E2"/>
    <w:rsid w:val="00042F22"/>
    <w:rsid w:val="00043E77"/>
    <w:rsid w:val="000444EF"/>
    <w:rsid w:val="00051ACA"/>
    <w:rsid w:val="000529C2"/>
    <w:rsid w:val="00052A07"/>
    <w:rsid w:val="000534E3"/>
    <w:rsid w:val="000538E3"/>
    <w:rsid w:val="000549C9"/>
    <w:rsid w:val="0005606A"/>
    <w:rsid w:val="00057117"/>
    <w:rsid w:val="000616E7"/>
    <w:rsid w:val="00061990"/>
    <w:rsid w:val="000624C3"/>
    <w:rsid w:val="0006487E"/>
    <w:rsid w:val="00064E1A"/>
    <w:rsid w:val="00065E1A"/>
    <w:rsid w:val="00073682"/>
    <w:rsid w:val="00077E5F"/>
    <w:rsid w:val="0008029E"/>
    <w:rsid w:val="0008036A"/>
    <w:rsid w:val="000809F6"/>
    <w:rsid w:val="000814FC"/>
    <w:rsid w:val="00081AE6"/>
    <w:rsid w:val="000827A1"/>
    <w:rsid w:val="000849CE"/>
    <w:rsid w:val="000855EB"/>
    <w:rsid w:val="00085625"/>
    <w:rsid w:val="00085B52"/>
    <w:rsid w:val="000866F2"/>
    <w:rsid w:val="0009009F"/>
    <w:rsid w:val="00091557"/>
    <w:rsid w:val="000924C1"/>
    <w:rsid w:val="000924F0"/>
    <w:rsid w:val="00092598"/>
    <w:rsid w:val="00093474"/>
    <w:rsid w:val="0009510F"/>
    <w:rsid w:val="000970A5"/>
    <w:rsid w:val="000A1200"/>
    <w:rsid w:val="000A1B7B"/>
    <w:rsid w:val="000A2391"/>
    <w:rsid w:val="000A4CC3"/>
    <w:rsid w:val="000A56F2"/>
    <w:rsid w:val="000A5B06"/>
    <w:rsid w:val="000B2042"/>
    <w:rsid w:val="000B2568"/>
    <w:rsid w:val="000B2719"/>
    <w:rsid w:val="000B3A8F"/>
    <w:rsid w:val="000B4AB9"/>
    <w:rsid w:val="000B58C3"/>
    <w:rsid w:val="000B61E9"/>
    <w:rsid w:val="000C165A"/>
    <w:rsid w:val="000C2E19"/>
    <w:rsid w:val="000D0D07"/>
    <w:rsid w:val="000D3B9A"/>
    <w:rsid w:val="000D4797"/>
    <w:rsid w:val="000E0527"/>
    <w:rsid w:val="000E19EF"/>
    <w:rsid w:val="000E1E92"/>
    <w:rsid w:val="000E32BB"/>
    <w:rsid w:val="000F06D6"/>
    <w:rsid w:val="000F07A9"/>
    <w:rsid w:val="000F0EB1"/>
    <w:rsid w:val="000F1106"/>
    <w:rsid w:val="000F3BE9"/>
    <w:rsid w:val="000F3F6C"/>
    <w:rsid w:val="000F4EE5"/>
    <w:rsid w:val="000F6DF3"/>
    <w:rsid w:val="001005FF"/>
    <w:rsid w:val="001062FB"/>
    <w:rsid w:val="001063E6"/>
    <w:rsid w:val="00113CF4"/>
    <w:rsid w:val="001153EA"/>
    <w:rsid w:val="00115643"/>
    <w:rsid w:val="00116765"/>
    <w:rsid w:val="001219F5"/>
    <w:rsid w:val="00121A20"/>
    <w:rsid w:val="00123578"/>
    <w:rsid w:val="0012377F"/>
    <w:rsid w:val="00124314"/>
    <w:rsid w:val="00126B4A"/>
    <w:rsid w:val="00132FD0"/>
    <w:rsid w:val="001344C0"/>
    <w:rsid w:val="001345DC"/>
    <w:rsid w:val="001346FA"/>
    <w:rsid w:val="00135252"/>
    <w:rsid w:val="001362AD"/>
    <w:rsid w:val="00137AB5"/>
    <w:rsid w:val="00137EB3"/>
    <w:rsid w:val="00137F0B"/>
    <w:rsid w:val="001411D2"/>
    <w:rsid w:val="00144A27"/>
    <w:rsid w:val="00151E23"/>
    <w:rsid w:val="001526E0"/>
    <w:rsid w:val="00152EDE"/>
    <w:rsid w:val="001551B5"/>
    <w:rsid w:val="00155DBD"/>
    <w:rsid w:val="001575E2"/>
    <w:rsid w:val="00161525"/>
    <w:rsid w:val="0016191D"/>
    <w:rsid w:val="001659C1"/>
    <w:rsid w:val="0017118E"/>
    <w:rsid w:val="00173A8E"/>
    <w:rsid w:val="0017502C"/>
    <w:rsid w:val="00175EEA"/>
    <w:rsid w:val="0017778C"/>
    <w:rsid w:val="0018143F"/>
    <w:rsid w:val="00181FF8"/>
    <w:rsid w:val="00182246"/>
    <w:rsid w:val="00190AC1"/>
    <w:rsid w:val="0019341A"/>
    <w:rsid w:val="00197DF9"/>
    <w:rsid w:val="001A1987"/>
    <w:rsid w:val="001A2564"/>
    <w:rsid w:val="001A46A5"/>
    <w:rsid w:val="001A6173"/>
    <w:rsid w:val="001A6CBA"/>
    <w:rsid w:val="001B0D97"/>
    <w:rsid w:val="001B4590"/>
    <w:rsid w:val="001B5A5D"/>
    <w:rsid w:val="001B5E34"/>
    <w:rsid w:val="001C1CE5"/>
    <w:rsid w:val="001C3D2A"/>
    <w:rsid w:val="001C7478"/>
    <w:rsid w:val="001C78DF"/>
    <w:rsid w:val="001D0B84"/>
    <w:rsid w:val="001D51BA"/>
    <w:rsid w:val="001D53E7"/>
    <w:rsid w:val="001D6342"/>
    <w:rsid w:val="001D6D53"/>
    <w:rsid w:val="001E58E2"/>
    <w:rsid w:val="001E7AED"/>
    <w:rsid w:val="001F3916"/>
    <w:rsid w:val="001F54C5"/>
    <w:rsid w:val="001F662C"/>
    <w:rsid w:val="001F7074"/>
    <w:rsid w:val="00200490"/>
    <w:rsid w:val="00200501"/>
    <w:rsid w:val="002006D5"/>
    <w:rsid w:val="00200A3B"/>
    <w:rsid w:val="00201F3A"/>
    <w:rsid w:val="00203F96"/>
    <w:rsid w:val="002069B2"/>
    <w:rsid w:val="00207FA3"/>
    <w:rsid w:val="00214DA8"/>
    <w:rsid w:val="00215423"/>
    <w:rsid w:val="002158FA"/>
    <w:rsid w:val="0021773E"/>
    <w:rsid w:val="00220600"/>
    <w:rsid w:val="00220B95"/>
    <w:rsid w:val="0022193D"/>
    <w:rsid w:val="002224DB"/>
    <w:rsid w:val="00223FCB"/>
    <w:rsid w:val="002252C3"/>
    <w:rsid w:val="00225C54"/>
    <w:rsid w:val="00230765"/>
    <w:rsid w:val="00230D18"/>
    <w:rsid w:val="00230E55"/>
    <w:rsid w:val="002319E4"/>
    <w:rsid w:val="00235632"/>
    <w:rsid w:val="00235872"/>
    <w:rsid w:val="00237D94"/>
    <w:rsid w:val="00241559"/>
    <w:rsid w:val="00241C0B"/>
    <w:rsid w:val="002420FB"/>
    <w:rsid w:val="0024272F"/>
    <w:rsid w:val="002435B3"/>
    <w:rsid w:val="002458EB"/>
    <w:rsid w:val="002500C8"/>
    <w:rsid w:val="002526C9"/>
    <w:rsid w:val="00254773"/>
    <w:rsid w:val="00257543"/>
    <w:rsid w:val="0026077D"/>
    <w:rsid w:val="002617E7"/>
    <w:rsid w:val="00264228"/>
    <w:rsid w:val="00264334"/>
    <w:rsid w:val="0026473E"/>
    <w:rsid w:val="00266214"/>
    <w:rsid w:val="00267C83"/>
    <w:rsid w:val="002702D2"/>
    <w:rsid w:val="0027144F"/>
    <w:rsid w:val="00271813"/>
    <w:rsid w:val="00271F3A"/>
    <w:rsid w:val="00273278"/>
    <w:rsid w:val="002737F4"/>
    <w:rsid w:val="002748E5"/>
    <w:rsid w:val="0027730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2867"/>
    <w:rsid w:val="002C41E6"/>
    <w:rsid w:val="002D071A"/>
    <w:rsid w:val="002D34B2"/>
    <w:rsid w:val="002D42A0"/>
    <w:rsid w:val="002D48B0"/>
    <w:rsid w:val="002D5629"/>
    <w:rsid w:val="002D5B37"/>
    <w:rsid w:val="002D7637"/>
    <w:rsid w:val="002E15C0"/>
    <w:rsid w:val="002E17F2"/>
    <w:rsid w:val="002E479B"/>
    <w:rsid w:val="002E75E3"/>
    <w:rsid w:val="002E7CAE"/>
    <w:rsid w:val="002F2771"/>
    <w:rsid w:val="002F37A9"/>
    <w:rsid w:val="002F5C27"/>
    <w:rsid w:val="00301CE6"/>
    <w:rsid w:val="0030256B"/>
    <w:rsid w:val="0030501F"/>
    <w:rsid w:val="0030678E"/>
    <w:rsid w:val="00307BA1"/>
    <w:rsid w:val="00311702"/>
    <w:rsid w:val="00311E82"/>
    <w:rsid w:val="00313FD6"/>
    <w:rsid w:val="003143BD"/>
    <w:rsid w:val="00315363"/>
    <w:rsid w:val="00317AA4"/>
    <w:rsid w:val="00317C21"/>
    <w:rsid w:val="003203ED"/>
    <w:rsid w:val="00322C9F"/>
    <w:rsid w:val="00324D23"/>
    <w:rsid w:val="00331751"/>
    <w:rsid w:val="00334579"/>
    <w:rsid w:val="00335496"/>
    <w:rsid w:val="00335858"/>
    <w:rsid w:val="00336BDA"/>
    <w:rsid w:val="003378C2"/>
    <w:rsid w:val="00340869"/>
    <w:rsid w:val="00340882"/>
    <w:rsid w:val="00340ACB"/>
    <w:rsid w:val="0034158E"/>
    <w:rsid w:val="00342BD7"/>
    <w:rsid w:val="00344445"/>
    <w:rsid w:val="00346DB5"/>
    <w:rsid w:val="003477B1"/>
    <w:rsid w:val="0035344F"/>
    <w:rsid w:val="00355943"/>
    <w:rsid w:val="00357380"/>
    <w:rsid w:val="003602D9"/>
    <w:rsid w:val="003604CE"/>
    <w:rsid w:val="00362024"/>
    <w:rsid w:val="003651E8"/>
    <w:rsid w:val="00370E47"/>
    <w:rsid w:val="00372FB8"/>
    <w:rsid w:val="003742AC"/>
    <w:rsid w:val="003745E4"/>
    <w:rsid w:val="0037778A"/>
    <w:rsid w:val="00377CE1"/>
    <w:rsid w:val="0038288A"/>
    <w:rsid w:val="00382A3E"/>
    <w:rsid w:val="00385BF0"/>
    <w:rsid w:val="0038686C"/>
    <w:rsid w:val="003939FF"/>
    <w:rsid w:val="00396399"/>
    <w:rsid w:val="003A2223"/>
    <w:rsid w:val="003A2A0F"/>
    <w:rsid w:val="003A3BB3"/>
    <w:rsid w:val="003A45A1"/>
    <w:rsid w:val="003A5B0A"/>
    <w:rsid w:val="003A5E78"/>
    <w:rsid w:val="003A6BAC"/>
    <w:rsid w:val="003A70A4"/>
    <w:rsid w:val="003A7EF3"/>
    <w:rsid w:val="003B159C"/>
    <w:rsid w:val="003B1662"/>
    <w:rsid w:val="003B369F"/>
    <w:rsid w:val="003B36A3"/>
    <w:rsid w:val="003B4786"/>
    <w:rsid w:val="003B64BB"/>
    <w:rsid w:val="003B7FE5"/>
    <w:rsid w:val="003C1120"/>
    <w:rsid w:val="003C11C8"/>
    <w:rsid w:val="003C2702"/>
    <w:rsid w:val="003C2CBD"/>
    <w:rsid w:val="003C6702"/>
    <w:rsid w:val="003C7806"/>
    <w:rsid w:val="003D109F"/>
    <w:rsid w:val="003D1C22"/>
    <w:rsid w:val="003D201F"/>
    <w:rsid w:val="003D228D"/>
    <w:rsid w:val="003D2478"/>
    <w:rsid w:val="003D35D8"/>
    <w:rsid w:val="003D3C45"/>
    <w:rsid w:val="003D5B1F"/>
    <w:rsid w:val="003E15FA"/>
    <w:rsid w:val="003E2AB4"/>
    <w:rsid w:val="003E55E4"/>
    <w:rsid w:val="003E5AFF"/>
    <w:rsid w:val="003E74E3"/>
    <w:rsid w:val="003F05C7"/>
    <w:rsid w:val="003F2CD4"/>
    <w:rsid w:val="003F6BBE"/>
    <w:rsid w:val="004000E8"/>
    <w:rsid w:val="00401FA8"/>
    <w:rsid w:val="00402124"/>
    <w:rsid w:val="004024FB"/>
    <w:rsid w:val="00402E2B"/>
    <w:rsid w:val="0040512B"/>
    <w:rsid w:val="00405CA5"/>
    <w:rsid w:val="00405D0F"/>
    <w:rsid w:val="00407AD1"/>
    <w:rsid w:val="00407CD3"/>
    <w:rsid w:val="00410134"/>
    <w:rsid w:val="00410B72"/>
    <w:rsid w:val="00410F18"/>
    <w:rsid w:val="0041263E"/>
    <w:rsid w:val="00412D09"/>
    <w:rsid w:val="00413AAC"/>
    <w:rsid w:val="00413C03"/>
    <w:rsid w:val="00413E92"/>
    <w:rsid w:val="00421105"/>
    <w:rsid w:val="00422AA4"/>
    <w:rsid w:val="004242F4"/>
    <w:rsid w:val="00427248"/>
    <w:rsid w:val="00427FE8"/>
    <w:rsid w:val="00433B91"/>
    <w:rsid w:val="00435C5E"/>
    <w:rsid w:val="00437447"/>
    <w:rsid w:val="0044074D"/>
    <w:rsid w:val="00441A92"/>
    <w:rsid w:val="004431DC"/>
    <w:rsid w:val="00444F56"/>
    <w:rsid w:val="00445761"/>
    <w:rsid w:val="00446342"/>
    <w:rsid w:val="00446488"/>
    <w:rsid w:val="004517AA"/>
    <w:rsid w:val="00452CAC"/>
    <w:rsid w:val="00454B4C"/>
    <w:rsid w:val="00457565"/>
    <w:rsid w:val="00457B71"/>
    <w:rsid w:val="00460A6C"/>
    <w:rsid w:val="00460B5A"/>
    <w:rsid w:val="00464AAA"/>
    <w:rsid w:val="004669E2"/>
    <w:rsid w:val="00470C31"/>
    <w:rsid w:val="00471DE0"/>
    <w:rsid w:val="004734D0"/>
    <w:rsid w:val="004742CA"/>
    <w:rsid w:val="0047556B"/>
    <w:rsid w:val="004757EB"/>
    <w:rsid w:val="004776D8"/>
    <w:rsid w:val="00477768"/>
    <w:rsid w:val="00480A9E"/>
    <w:rsid w:val="00492BC5"/>
    <w:rsid w:val="004964F1"/>
    <w:rsid w:val="004A02FE"/>
    <w:rsid w:val="004A039C"/>
    <w:rsid w:val="004A16BC"/>
    <w:rsid w:val="004A2B94"/>
    <w:rsid w:val="004A3347"/>
    <w:rsid w:val="004B2210"/>
    <w:rsid w:val="004B6E62"/>
    <w:rsid w:val="004B6F6A"/>
    <w:rsid w:val="004B7C0C"/>
    <w:rsid w:val="004C3898"/>
    <w:rsid w:val="004D10F1"/>
    <w:rsid w:val="004D36B1"/>
    <w:rsid w:val="004D398A"/>
    <w:rsid w:val="004D7EBD"/>
    <w:rsid w:val="004E2680"/>
    <w:rsid w:val="004E28F9"/>
    <w:rsid w:val="004E462E"/>
    <w:rsid w:val="004E56DC"/>
    <w:rsid w:val="004E76F4"/>
    <w:rsid w:val="004F0B4E"/>
    <w:rsid w:val="004F0B6C"/>
    <w:rsid w:val="004F2078"/>
    <w:rsid w:val="004F4DA3"/>
    <w:rsid w:val="00506557"/>
    <w:rsid w:val="0050677A"/>
    <w:rsid w:val="005078A1"/>
    <w:rsid w:val="005108D8"/>
    <w:rsid w:val="00510FDA"/>
    <w:rsid w:val="00511574"/>
    <w:rsid w:val="005116F9"/>
    <w:rsid w:val="005153A7"/>
    <w:rsid w:val="005219CF"/>
    <w:rsid w:val="00534B59"/>
    <w:rsid w:val="00536759"/>
    <w:rsid w:val="00537C62"/>
    <w:rsid w:val="00546970"/>
    <w:rsid w:val="00554E19"/>
    <w:rsid w:val="005610E8"/>
    <w:rsid w:val="0056121F"/>
    <w:rsid w:val="00571454"/>
    <w:rsid w:val="00572505"/>
    <w:rsid w:val="00573DB6"/>
    <w:rsid w:val="00582527"/>
    <w:rsid w:val="00582809"/>
    <w:rsid w:val="0058798C"/>
    <w:rsid w:val="0059002F"/>
    <w:rsid w:val="005900FA"/>
    <w:rsid w:val="00591302"/>
    <w:rsid w:val="005935A4"/>
    <w:rsid w:val="005948C2"/>
    <w:rsid w:val="00595DCA"/>
    <w:rsid w:val="00596D93"/>
    <w:rsid w:val="0059779B"/>
    <w:rsid w:val="005A209A"/>
    <w:rsid w:val="005A2894"/>
    <w:rsid w:val="005A662D"/>
    <w:rsid w:val="005A6992"/>
    <w:rsid w:val="005B1409"/>
    <w:rsid w:val="005B35D7"/>
    <w:rsid w:val="005B392A"/>
    <w:rsid w:val="005B3AA3"/>
    <w:rsid w:val="005B6F83"/>
    <w:rsid w:val="005C08FF"/>
    <w:rsid w:val="005C30CE"/>
    <w:rsid w:val="005C74FB"/>
    <w:rsid w:val="005D1602"/>
    <w:rsid w:val="005D3A27"/>
    <w:rsid w:val="005D40D3"/>
    <w:rsid w:val="005E385F"/>
    <w:rsid w:val="005E4113"/>
    <w:rsid w:val="005E5A75"/>
    <w:rsid w:val="005E5B81"/>
    <w:rsid w:val="005F2CB1"/>
    <w:rsid w:val="005F3025"/>
    <w:rsid w:val="005F3E81"/>
    <w:rsid w:val="005F3EED"/>
    <w:rsid w:val="005F618C"/>
    <w:rsid w:val="005F70BD"/>
    <w:rsid w:val="006019A4"/>
    <w:rsid w:val="0060283C"/>
    <w:rsid w:val="00604F14"/>
    <w:rsid w:val="00611B83"/>
    <w:rsid w:val="00613257"/>
    <w:rsid w:val="00613C56"/>
    <w:rsid w:val="00615AF2"/>
    <w:rsid w:val="006205B2"/>
    <w:rsid w:val="00620A71"/>
    <w:rsid w:val="00620D80"/>
    <w:rsid w:val="006234A6"/>
    <w:rsid w:val="00627F5D"/>
    <w:rsid w:val="00630001"/>
    <w:rsid w:val="006311B3"/>
    <w:rsid w:val="0063159E"/>
    <w:rsid w:val="0063284C"/>
    <w:rsid w:val="00632F1D"/>
    <w:rsid w:val="00635F63"/>
    <w:rsid w:val="00636398"/>
    <w:rsid w:val="006368D3"/>
    <w:rsid w:val="006377EC"/>
    <w:rsid w:val="0064151F"/>
    <w:rsid w:val="00641533"/>
    <w:rsid w:val="0064181E"/>
    <w:rsid w:val="0064208D"/>
    <w:rsid w:val="00643475"/>
    <w:rsid w:val="0064396A"/>
    <w:rsid w:val="0064624E"/>
    <w:rsid w:val="00647362"/>
    <w:rsid w:val="00650AB9"/>
    <w:rsid w:val="00651949"/>
    <w:rsid w:val="00655733"/>
    <w:rsid w:val="00655ACD"/>
    <w:rsid w:val="00656A92"/>
    <w:rsid w:val="00656DDE"/>
    <w:rsid w:val="0066011D"/>
    <w:rsid w:val="006607C0"/>
    <w:rsid w:val="006613A6"/>
    <w:rsid w:val="006627A2"/>
    <w:rsid w:val="006634AD"/>
    <w:rsid w:val="006634E6"/>
    <w:rsid w:val="006655EE"/>
    <w:rsid w:val="00667EE7"/>
    <w:rsid w:val="00670922"/>
    <w:rsid w:val="00670BE1"/>
    <w:rsid w:val="0067179F"/>
    <w:rsid w:val="00671C50"/>
    <w:rsid w:val="0067218F"/>
    <w:rsid w:val="006741F2"/>
    <w:rsid w:val="00674CC3"/>
    <w:rsid w:val="00675C72"/>
    <w:rsid w:val="00676042"/>
    <w:rsid w:val="006771F9"/>
    <w:rsid w:val="006774B2"/>
    <w:rsid w:val="006776D7"/>
    <w:rsid w:val="00680122"/>
    <w:rsid w:val="00681003"/>
    <w:rsid w:val="006812AE"/>
    <w:rsid w:val="006817C9"/>
    <w:rsid w:val="00683ECE"/>
    <w:rsid w:val="00684578"/>
    <w:rsid w:val="00686B3D"/>
    <w:rsid w:val="006928DD"/>
    <w:rsid w:val="00695FC2"/>
    <w:rsid w:val="00696949"/>
    <w:rsid w:val="00697052"/>
    <w:rsid w:val="006A1D7B"/>
    <w:rsid w:val="006A46FB"/>
    <w:rsid w:val="006A57A5"/>
    <w:rsid w:val="006A58BE"/>
    <w:rsid w:val="006A5E28"/>
    <w:rsid w:val="006A697B"/>
    <w:rsid w:val="006A7AFF"/>
    <w:rsid w:val="006B1816"/>
    <w:rsid w:val="006B2099"/>
    <w:rsid w:val="006B50CF"/>
    <w:rsid w:val="006C03B8"/>
    <w:rsid w:val="006C21FD"/>
    <w:rsid w:val="006C3144"/>
    <w:rsid w:val="006C5EC9"/>
    <w:rsid w:val="006C6059"/>
    <w:rsid w:val="006C7522"/>
    <w:rsid w:val="006D2B4A"/>
    <w:rsid w:val="006D4F2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066"/>
    <w:rsid w:val="007006B1"/>
    <w:rsid w:val="00702CA0"/>
    <w:rsid w:val="0070346E"/>
    <w:rsid w:val="00704EDB"/>
    <w:rsid w:val="00705BD7"/>
    <w:rsid w:val="00706101"/>
    <w:rsid w:val="007062D6"/>
    <w:rsid w:val="00707072"/>
    <w:rsid w:val="00707D61"/>
    <w:rsid w:val="007101DB"/>
    <w:rsid w:val="00712287"/>
    <w:rsid w:val="00712772"/>
    <w:rsid w:val="00713D70"/>
    <w:rsid w:val="00714011"/>
    <w:rsid w:val="007148D3"/>
    <w:rsid w:val="00715B9A"/>
    <w:rsid w:val="00716B7D"/>
    <w:rsid w:val="007257D0"/>
    <w:rsid w:val="007267B8"/>
    <w:rsid w:val="00726EA6"/>
    <w:rsid w:val="00727208"/>
    <w:rsid w:val="00727680"/>
    <w:rsid w:val="007348B1"/>
    <w:rsid w:val="007362A6"/>
    <w:rsid w:val="007367CD"/>
    <w:rsid w:val="00736D7D"/>
    <w:rsid w:val="00740E58"/>
    <w:rsid w:val="0074166B"/>
    <w:rsid w:val="00744581"/>
    <w:rsid w:val="007445A0"/>
    <w:rsid w:val="0074524B"/>
    <w:rsid w:val="00747D8B"/>
    <w:rsid w:val="00751228"/>
    <w:rsid w:val="007571E1"/>
    <w:rsid w:val="007604B2"/>
    <w:rsid w:val="00763F7A"/>
    <w:rsid w:val="00765281"/>
    <w:rsid w:val="00766BAD"/>
    <w:rsid w:val="0077112A"/>
    <w:rsid w:val="007729A2"/>
    <w:rsid w:val="007755F2"/>
    <w:rsid w:val="007756C8"/>
    <w:rsid w:val="00776971"/>
    <w:rsid w:val="00780A80"/>
    <w:rsid w:val="00780B5C"/>
    <w:rsid w:val="00781260"/>
    <w:rsid w:val="0078177E"/>
    <w:rsid w:val="0078304C"/>
    <w:rsid w:val="007835D4"/>
    <w:rsid w:val="00783673"/>
    <w:rsid w:val="00785490"/>
    <w:rsid w:val="00785B9A"/>
    <w:rsid w:val="00785CD8"/>
    <w:rsid w:val="007925EA"/>
    <w:rsid w:val="00793CD8"/>
    <w:rsid w:val="00794718"/>
    <w:rsid w:val="00795C92"/>
    <w:rsid w:val="00796231"/>
    <w:rsid w:val="007A1CB3"/>
    <w:rsid w:val="007A2748"/>
    <w:rsid w:val="007A2CD4"/>
    <w:rsid w:val="007A306F"/>
    <w:rsid w:val="007A43A6"/>
    <w:rsid w:val="007A58A6"/>
    <w:rsid w:val="007A65A6"/>
    <w:rsid w:val="007B1246"/>
    <w:rsid w:val="007B1F59"/>
    <w:rsid w:val="007B3D2D"/>
    <w:rsid w:val="007B50AE"/>
    <w:rsid w:val="007B51DF"/>
    <w:rsid w:val="007C0556"/>
    <w:rsid w:val="007C05DD"/>
    <w:rsid w:val="007C3D18"/>
    <w:rsid w:val="007C60BF"/>
    <w:rsid w:val="007C6A07"/>
    <w:rsid w:val="007C75A1"/>
    <w:rsid w:val="007C77A5"/>
    <w:rsid w:val="007D04E5"/>
    <w:rsid w:val="007D5714"/>
    <w:rsid w:val="007D5901"/>
    <w:rsid w:val="007D7526"/>
    <w:rsid w:val="007E4610"/>
    <w:rsid w:val="007E4715"/>
    <w:rsid w:val="007E505B"/>
    <w:rsid w:val="007E7091"/>
    <w:rsid w:val="00803C7E"/>
    <w:rsid w:val="00803FAE"/>
    <w:rsid w:val="0080605F"/>
    <w:rsid w:val="00807786"/>
    <w:rsid w:val="00811FCB"/>
    <w:rsid w:val="00813F27"/>
    <w:rsid w:val="008158D6"/>
    <w:rsid w:val="00817196"/>
    <w:rsid w:val="008235DB"/>
    <w:rsid w:val="00823AC2"/>
    <w:rsid w:val="00824AB4"/>
    <w:rsid w:val="00825C42"/>
    <w:rsid w:val="00825D25"/>
    <w:rsid w:val="00827D6F"/>
    <w:rsid w:val="00834155"/>
    <w:rsid w:val="00835498"/>
    <w:rsid w:val="00836341"/>
    <w:rsid w:val="00836A06"/>
    <w:rsid w:val="008376AC"/>
    <w:rsid w:val="008444E8"/>
    <w:rsid w:val="00844E80"/>
    <w:rsid w:val="00846FE7"/>
    <w:rsid w:val="00856911"/>
    <w:rsid w:val="00860AEE"/>
    <w:rsid w:val="00864E28"/>
    <w:rsid w:val="008677FD"/>
    <w:rsid w:val="008706D4"/>
    <w:rsid w:val="00870F8A"/>
    <w:rsid w:val="008713CF"/>
    <w:rsid w:val="008719A4"/>
    <w:rsid w:val="00871D23"/>
    <w:rsid w:val="00874312"/>
    <w:rsid w:val="0087437C"/>
    <w:rsid w:val="00875CD7"/>
    <w:rsid w:val="00876A2F"/>
    <w:rsid w:val="00876B4D"/>
    <w:rsid w:val="008770E5"/>
    <w:rsid w:val="00877F18"/>
    <w:rsid w:val="008900D5"/>
    <w:rsid w:val="008941E3"/>
    <w:rsid w:val="00894A88"/>
    <w:rsid w:val="00895386"/>
    <w:rsid w:val="00897C34"/>
    <w:rsid w:val="008A21FF"/>
    <w:rsid w:val="008A2CE2"/>
    <w:rsid w:val="008A30AC"/>
    <w:rsid w:val="008A44B8"/>
    <w:rsid w:val="008A51A8"/>
    <w:rsid w:val="008A54C7"/>
    <w:rsid w:val="008A77D8"/>
    <w:rsid w:val="008B0483"/>
    <w:rsid w:val="008B120C"/>
    <w:rsid w:val="008B4454"/>
    <w:rsid w:val="008B4B83"/>
    <w:rsid w:val="008B51A0"/>
    <w:rsid w:val="008B592A"/>
    <w:rsid w:val="008B7B5C"/>
    <w:rsid w:val="008C0C99"/>
    <w:rsid w:val="008C2017"/>
    <w:rsid w:val="008C2B98"/>
    <w:rsid w:val="008C4958"/>
    <w:rsid w:val="008C4BAA"/>
    <w:rsid w:val="008C5B8E"/>
    <w:rsid w:val="008C6AE8"/>
    <w:rsid w:val="008C7573"/>
    <w:rsid w:val="008D00A5"/>
    <w:rsid w:val="008D25AA"/>
    <w:rsid w:val="008D34F1"/>
    <w:rsid w:val="008D39D8"/>
    <w:rsid w:val="008D4DF9"/>
    <w:rsid w:val="008D6D1A"/>
    <w:rsid w:val="008E065E"/>
    <w:rsid w:val="008E0927"/>
    <w:rsid w:val="008E1909"/>
    <w:rsid w:val="008E6FB0"/>
    <w:rsid w:val="008F1C4E"/>
    <w:rsid w:val="008F1EAB"/>
    <w:rsid w:val="008F33DC"/>
    <w:rsid w:val="008F477F"/>
    <w:rsid w:val="008F6E9E"/>
    <w:rsid w:val="008F7D19"/>
    <w:rsid w:val="00902350"/>
    <w:rsid w:val="0090291C"/>
    <w:rsid w:val="0090336B"/>
    <w:rsid w:val="009053AA"/>
    <w:rsid w:val="00906939"/>
    <w:rsid w:val="00910B7D"/>
    <w:rsid w:val="00911DFB"/>
    <w:rsid w:val="009139D9"/>
    <w:rsid w:val="00914AD8"/>
    <w:rsid w:val="00916079"/>
    <w:rsid w:val="00917CE9"/>
    <w:rsid w:val="00920BF2"/>
    <w:rsid w:val="00922010"/>
    <w:rsid w:val="009240A4"/>
    <w:rsid w:val="009278E7"/>
    <w:rsid w:val="00931BD9"/>
    <w:rsid w:val="00934B5C"/>
    <w:rsid w:val="009350A6"/>
    <w:rsid w:val="009368F3"/>
    <w:rsid w:val="00941636"/>
    <w:rsid w:val="00943742"/>
    <w:rsid w:val="00945C05"/>
    <w:rsid w:val="00946945"/>
    <w:rsid w:val="00947713"/>
    <w:rsid w:val="00950DE7"/>
    <w:rsid w:val="00953920"/>
    <w:rsid w:val="00953D47"/>
    <w:rsid w:val="009565C0"/>
    <w:rsid w:val="0095681E"/>
    <w:rsid w:val="009572D4"/>
    <w:rsid w:val="009610EE"/>
    <w:rsid w:val="00961921"/>
    <w:rsid w:val="0096430A"/>
    <w:rsid w:val="009652BE"/>
    <w:rsid w:val="0096554B"/>
    <w:rsid w:val="0096584A"/>
    <w:rsid w:val="00966A63"/>
    <w:rsid w:val="00971F08"/>
    <w:rsid w:val="0097496D"/>
    <w:rsid w:val="00974972"/>
    <w:rsid w:val="0097603D"/>
    <w:rsid w:val="00976949"/>
    <w:rsid w:val="00980477"/>
    <w:rsid w:val="00981369"/>
    <w:rsid w:val="00985253"/>
    <w:rsid w:val="009853B3"/>
    <w:rsid w:val="00990630"/>
    <w:rsid w:val="00990C89"/>
    <w:rsid w:val="00991646"/>
    <w:rsid w:val="00991761"/>
    <w:rsid w:val="00991DFF"/>
    <w:rsid w:val="00994DCA"/>
    <w:rsid w:val="009960EC"/>
    <w:rsid w:val="009970DD"/>
    <w:rsid w:val="009A0FBA"/>
    <w:rsid w:val="009A1601"/>
    <w:rsid w:val="009A3BB6"/>
    <w:rsid w:val="009A462D"/>
    <w:rsid w:val="009A4A56"/>
    <w:rsid w:val="009A5658"/>
    <w:rsid w:val="009A5CBA"/>
    <w:rsid w:val="009B1F30"/>
    <w:rsid w:val="009B3AC2"/>
    <w:rsid w:val="009B424E"/>
    <w:rsid w:val="009B4DF4"/>
    <w:rsid w:val="009B564E"/>
    <w:rsid w:val="009B6BE2"/>
    <w:rsid w:val="009B7E87"/>
    <w:rsid w:val="009C0169"/>
    <w:rsid w:val="009C0475"/>
    <w:rsid w:val="009C0C44"/>
    <w:rsid w:val="009C403E"/>
    <w:rsid w:val="009D4FF0"/>
    <w:rsid w:val="009D703C"/>
    <w:rsid w:val="009D718F"/>
    <w:rsid w:val="009E068F"/>
    <w:rsid w:val="009E14E0"/>
    <w:rsid w:val="009E17D4"/>
    <w:rsid w:val="009E35DB"/>
    <w:rsid w:val="009E47A3"/>
    <w:rsid w:val="009E5DFE"/>
    <w:rsid w:val="009E6476"/>
    <w:rsid w:val="009F08F3"/>
    <w:rsid w:val="009F24BF"/>
    <w:rsid w:val="009F2596"/>
    <w:rsid w:val="009F344F"/>
    <w:rsid w:val="009F5B01"/>
    <w:rsid w:val="009F7ABC"/>
    <w:rsid w:val="00A009D2"/>
    <w:rsid w:val="00A02F85"/>
    <w:rsid w:val="00A031D8"/>
    <w:rsid w:val="00A048A8"/>
    <w:rsid w:val="00A04F49"/>
    <w:rsid w:val="00A13E54"/>
    <w:rsid w:val="00A17654"/>
    <w:rsid w:val="00A17F63"/>
    <w:rsid w:val="00A20959"/>
    <w:rsid w:val="00A2193B"/>
    <w:rsid w:val="00A2198E"/>
    <w:rsid w:val="00A2351A"/>
    <w:rsid w:val="00A264A9"/>
    <w:rsid w:val="00A26DCF"/>
    <w:rsid w:val="00A2737E"/>
    <w:rsid w:val="00A27785"/>
    <w:rsid w:val="00A30187"/>
    <w:rsid w:val="00A30C8B"/>
    <w:rsid w:val="00A31619"/>
    <w:rsid w:val="00A337F5"/>
    <w:rsid w:val="00A3448A"/>
    <w:rsid w:val="00A36297"/>
    <w:rsid w:val="00A40736"/>
    <w:rsid w:val="00A41E2B"/>
    <w:rsid w:val="00A431FC"/>
    <w:rsid w:val="00A44EF1"/>
    <w:rsid w:val="00A45B74"/>
    <w:rsid w:val="00A5042C"/>
    <w:rsid w:val="00A52E1D"/>
    <w:rsid w:val="00A61499"/>
    <w:rsid w:val="00A62290"/>
    <w:rsid w:val="00A62A77"/>
    <w:rsid w:val="00A63483"/>
    <w:rsid w:val="00A657D7"/>
    <w:rsid w:val="00A660AC"/>
    <w:rsid w:val="00A66A88"/>
    <w:rsid w:val="00A67E6C"/>
    <w:rsid w:val="00A70E36"/>
    <w:rsid w:val="00A71B99"/>
    <w:rsid w:val="00A739D0"/>
    <w:rsid w:val="00A761D4"/>
    <w:rsid w:val="00A76306"/>
    <w:rsid w:val="00A77EC4"/>
    <w:rsid w:val="00A831B0"/>
    <w:rsid w:val="00A90E4C"/>
    <w:rsid w:val="00A92879"/>
    <w:rsid w:val="00A9442A"/>
    <w:rsid w:val="00AA016F"/>
    <w:rsid w:val="00AA1ED6"/>
    <w:rsid w:val="00AA3277"/>
    <w:rsid w:val="00AA51D6"/>
    <w:rsid w:val="00AA7EC1"/>
    <w:rsid w:val="00AB0BC8"/>
    <w:rsid w:val="00AB11CA"/>
    <w:rsid w:val="00AB13D9"/>
    <w:rsid w:val="00AB14D9"/>
    <w:rsid w:val="00AB26FC"/>
    <w:rsid w:val="00AB494A"/>
    <w:rsid w:val="00AB4AB8"/>
    <w:rsid w:val="00AB655E"/>
    <w:rsid w:val="00AC007F"/>
    <w:rsid w:val="00AC2ECD"/>
    <w:rsid w:val="00AC3119"/>
    <w:rsid w:val="00AC49FB"/>
    <w:rsid w:val="00AC5A10"/>
    <w:rsid w:val="00AD0AA3"/>
    <w:rsid w:val="00AD16FB"/>
    <w:rsid w:val="00AD2ED0"/>
    <w:rsid w:val="00AD337F"/>
    <w:rsid w:val="00AD396B"/>
    <w:rsid w:val="00AD3F94"/>
    <w:rsid w:val="00AD4A5A"/>
    <w:rsid w:val="00AD4DF3"/>
    <w:rsid w:val="00AD635C"/>
    <w:rsid w:val="00AE27AC"/>
    <w:rsid w:val="00AE40E0"/>
    <w:rsid w:val="00AE4DBA"/>
    <w:rsid w:val="00AE4F07"/>
    <w:rsid w:val="00AE510E"/>
    <w:rsid w:val="00AE7AFC"/>
    <w:rsid w:val="00AF1C5D"/>
    <w:rsid w:val="00AF3E20"/>
    <w:rsid w:val="00AF42D7"/>
    <w:rsid w:val="00B006FE"/>
    <w:rsid w:val="00B007CB"/>
    <w:rsid w:val="00B02745"/>
    <w:rsid w:val="00B02AA9"/>
    <w:rsid w:val="00B02FA3"/>
    <w:rsid w:val="00B05084"/>
    <w:rsid w:val="00B1069D"/>
    <w:rsid w:val="00B14CC8"/>
    <w:rsid w:val="00B157F9"/>
    <w:rsid w:val="00B20256"/>
    <w:rsid w:val="00B20D09"/>
    <w:rsid w:val="00B228AE"/>
    <w:rsid w:val="00B2763F"/>
    <w:rsid w:val="00B27886"/>
    <w:rsid w:val="00B27AAC"/>
    <w:rsid w:val="00B30929"/>
    <w:rsid w:val="00B370C8"/>
    <w:rsid w:val="00B372AA"/>
    <w:rsid w:val="00B40445"/>
    <w:rsid w:val="00B40926"/>
    <w:rsid w:val="00B409E0"/>
    <w:rsid w:val="00B41888"/>
    <w:rsid w:val="00B45A52"/>
    <w:rsid w:val="00B46175"/>
    <w:rsid w:val="00B464B1"/>
    <w:rsid w:val="00B548B7"/>
    <w:rsid w:val="00B55CBC"/>
    <w:rsid w:val="00B63298"/>
    <w:rsid w:val="00B63AD1"/>
    <w:rsid w:val="00B664C7"/>
    <w:rsid w:val="00B67D4C"/>
    <w:rsid w:val="00B739F6"/>
    <w:rsid w:val="00B77C93"/>
    <w:rsid w:val="00B81A6C"/>
    <w:rsid w:val="00B83839"/>
    <w:rsid w:val="00B85DE5"/>
    <w:rsid w:val="00B90F73"/>
    <w:rsid w:val="00B92F84"/>
    <w:rsid w:val="00B93B59"/>
    <w:rsid w:val="00B9406A"/>
    <w:rsid w:val="00B96CFC"/>
    <w:rsid w:val="00BA1088"/>
    <w:rsid w:val="00BA2280"/>
    <w:rsid w:val="00BA2A08"/>
    <w:rsid w:val="00BA56D2"/>
    <w:rsid w:val="00BA76E0"/>
    <w:rsid w:val="00BB2A25"/>
    <w:rsid w:val="00BB4A60"/>
    <w:rsid w:val="00BB4DC2"/>
    <w:rsid w:val="00BB51E9"/>
    <w:rsid w:val="00BC0FDC"/>
    <w:rsid w:val="00BC1D0E"/>
    <w:rsid w:val="00BC3053"/>
    <w:rsid w:val="00BC4D2E"/>
    <w:rsid w:val="00BD48AC"/>
    <w:rsid w:val="00BD556A"/>
    <w:rsid w:val="00BD5F1A"/>
    <w:rsid w:val="00BE1234"/>
    <w:rsid w:val="00BE2327"/>
    <w:rsid w:val="00BE2607"/>
    <w:rsid w:val="00BE2FA6"/>
    <w:rsid w:val="00BE333F"/>
    <w:rsid w:val="00BE7406"/>
    <w:rsid w:val="00BE7603"/>
    <w:rsid w:val="00BE7B83"/>
    <w:rsid w:val="00BF324C"/>
    <w:rsid w:val="00BF3279"/>
    <w:rsid w:val="00BF39E2"/>
    <w:rsid w:val="00BF74C7"/>
    <w:rsid w:val="00C015F1"/>
    <w:rsid w:val="00C01F33"/>
    <w:rsid w:val="00C02CC6"/>
    <w:rsid w:val="00C0407A"/>
    <w:rsid w:val="00C040F7"/>
    <w:rsid w:val="00C044AB"/>
    <w:rsid w:val="00C05706"/>
    <w:rsid w:val="00C06329"/>
    <w:rsid w:val="00C0711F"/>
    <w:rsid w:val="00C07377"/>
    <w:rsid w:val="00C10478"/>
    <w:rsid w:val="00C12107"/>
    <w:rsid w:val="00C13EFE"/>
    <w:rsid w:val="00C14D4B"/>
    <w:rsid w:val="00C154BB"/>
    <w:rsid w:val="00C279B5"/>
    <w:rsid w:val="00C27C45"/>
    <w:rsid w:val="00C34E98"/>
    <w:rsid w:val="00C35DF3"/>
    <w:rsid w:val="00C37170"/>
    <w:rsid w:val="00C3719D"/>
    <w:rsid w:val="00C37CB2"/>
    <w:rsid w:val="00C41AD7"/>
    <w:rsid w:val="00C45079"/>
    <w:rsid w:val="00C473A5"/>
    <w:rsid w:val="00C51690"/>
    <w:rsid w:val="00C54995"/>
    <w:rsid w:val="00C54D41"/>
    <w:rsid w:val="00C60783"/>
    <w:rsid w:val="00C6142E"/>
    <w:rsid w:val="00C64672"/>
    <w:rsid w:val="00C70697"/>
    <w:rsid w:val="00C72093"/>
    <w:rsid w:val="00C72EF4"/>
    <w:rsid w:val="00C744FE"/>
    <w:rsid w:val="00C7544B"/>
    <w:rsid w:val="00C75D2F"/>
    <w:rsid w:val="00C767BE"/>
    <w:rsid w:val="00C76E3C"/>
    <w:rsid w:val="00C81568"/>
    <w:rsid w:val="00C9027A"/>
    <w:rsid w:val="00C9068E"/>
    <w:rsid w:val="00C92E5A"/>
    <w:rsid w:val="00C93814"/>
    <w:rsid w:val="00C93C4B"/>
    <w:rsid w:val="00C93DBE"/>
    <w:rsid w:val="00C944AB"/>
    <w:rsid w:val="00C95AD8"/>
    <w:rsid w:val="00C95B40"/>
    <w:rsid w:val="00CA1ED8"/>
    <w:rsid w:val="00CA2ADF"/>
    <w:rsid w:val="00CA2B52"/>
    <w:rsid w:val="00CB1277"/>
    <w:rsid w:val="00CB1F63"/>
    <w:rsid w:val="00CB412C"/>
    <w:rsid w:val="00CB453D"/>
    <w:rsid w:val="00CB6C4F"/>
    <w:rsid w:val="00CB7170"/>
    <w:rsid w:val="00CC040E"/>
    <w:rsid w:val="00CC111F"/>
    <w:rsid w:val="00CC2011"/>
    <w:rsid w:val="00CC3EA0"/>
    <w:rsid w:val="00CC7B45"/>
    <w:rsid w:val="00CD1188"/>
    <w:rsid w:val="00CD2ED1"/>
    <w:rsid w:val="00CD31B4"/>
    <w:rsid w:val="00CD337B"/>
    <w:rsid w:val="00CD4F49"/>
    <w:rsid w:val="00CE0424"/>
    <w:rsid w:val="00CE0D84"/>
    <w:rsid w:val="00CE7561"/>
    <w:rsid w:val="00CF1354"/>
    <w:rsid w:val="00CF1447"/>
    <w:rsid w:val="00CF3B1F"/>
    <w:rsid w:val="00CF3BF6"/>
    <w:rsid w:val="00CF625B"/>
    <w:rsid w:val="00CF687E"/>
    <w:rsid w:val="00CF755E"/>
    <w:rsid w:val="00D00E83"/>
    <w:rsid w:val="00D0347C"/>
    <w:rsid w:val="00D0349B"/>
    <w:rsid w:val="00D10249"/>
    <w:rsid w:val="00D115C3"/>
    <w:rsid w:val="00D11897"/>
    <w:rsid w:val="00D13135"/>
    <w:rsid w:val="00D13E4E"/>
    <w:rsid w:val="00D239A7"/>
    <w:rsid w:val="00D23F47"/>
    <w:rsid w:val="00D25533"/>
    <w:rsid w:val="00D310D8"/>
    <w:rsid w:val="00D34BD8"/>
    <w:rsid w:val="00D363A3"/>
    <w:rsid w:val="00D36E71"/>
    <w:rsid w:val="00D37D87"/>
    <w:rsid w:val="00D40B33"/>
    <w:rsid w:val="00D4318F"/>
    <w:rsid w:val="00D438BF"/>
    <w:rsid w:val="00D440F8"/>
    <w:rsid w:val="00D51E31"/>
    <w:rsid w:val="00D52FD6"/>
    <w:rsid w:val="00D546FF"/>
    <w:rsid w:val="00D55AD5"/>
    <w:rsid w:val="00D56CE3"/>
    <w:rsid w:val="00D576CA"/>
    <w:rsid w:val="00D61AF5"/>
    <w:rsid w:val="00D637FF"/>
    <w:rsid w:val="00D652B5"/>
    <w:rsid w:val="00D66155"/>
    <w:rsid w:val="00D708B0"/>
    <w:rsid w:val="00D77B1D"/>
    <w:rsid w:val="00D8021F"/>
    <w:rsid w:val="00D80383"/>
    <w:rsid w:val="00D823C6"/>
    <w:rsid w:val="00D8327F"/>
    <w:rsid w:val="00D84CA6"/>
    <w:rsid w:val="00D85CF1"/>
    <w:rsid w:val="00D86CA3"/>
    <w:rsid w:val="00D871CE"/>
    <w:rsid w:val="00D9196D"/>
    <w:rsid w:val="00D92982"/>
    <w:rsid w:val="00DA305E"/>
    <w:rsid w:val="00DA37CA"/>
    <w:rsid w:val="00DA5417"/>
    <w:rsid w:val="00DA56E8"/>
    <w:rsid w:val="00DB0A49"/>
    <w:rsid w:val="00DB0A9F"/>
    <w:rsid w:val="00DB377D"/>
    <w:rsid w:val="00DC2D36"/>
    <w:rsid w:val="00DC53EF"/>
    <w:rsid w:val="00DD185A"/>
    <w:rsid w:val="00DD35EF"/>
    <w:rsid w:val="00DE5608"/>
    <w:rsid w:val="00DE58D0"/>
    <w:rsid w:val="00DE654F"/>
    <w:rsid w:val="00DE6B8D"/>
    <w:rsid w:val="00DF0B6E"/>
    <w:rsid w:val="00DF15E0"/>
    <w:rsid w:val="00DF37A0"/>
    <w:rsid w:val="00DF5C5E"/>
    <w:rsid w:val="00E00DE6"/>
    <w:rsid w:val="00E0261B"/>
    <w:rsid w:val="00E110E7"/>
    <w:rsid w:val="00E11B20"/>
    <w:rsid w:val="00E14C0B"/>
    <w:rsid w:val="00E16151"/>
    <w:rsid w:val="00E17FA2"/>
    <w:rsid w:val="00E22330"/>
    <w:rsid w:val="00E27047"/>
    <w:rsid w:val="00E30B5A"/>
    <w:rsid w:val="00E3123D"/>
    <w:rsid w:val="00E31461"/>
    <w:rsid w:val="00E31D43"/>
    <w:rsid w:val="00E32608"/>
    <w:rsid w:val="00E32D7E"/>
    <w:rsid w:val="00E34188"/>
    <w:rsid w:val="00E34B6E"/>
    <w:rsid w:val="00E35559"/>
    <w:rsid w:val="00E3723A"/>
    <w:rsid w:val="00E37860"/>
    <w:rsid w:val="00E446F1"/>
    <w:rsid w:val="00E46886"/>
    <w:rsid w:val="00E47AEF"/>
    <w:rsid w:val="00E53B75"/>
    <w:rsid w:val="00E54E3B"/>
    <w:rsid w:val="00E57565"/>
    <w:rsid w:val="00E60FD8"/>
    <w:rsid w:val="00E632E4"/>
    <w:rsid w:val="00E63838"/>
    <w:rsid w:val="00E64434"/>
    <w:rsid w:val="00E67C51"/>
    <w:rsid w:val="00E72EFC"/>
    <w:rsid w:val="00E758EC"/>
    <w:rsid w:val="00E80A2E"/>
    <w:rsid w:val="00E820EE"/>
    <w:rsid w:val="00E8234C"/>
    <w:rsid w:val="00E83AA9"/>
    <w:rsid w:val="00E83D27"/>
    <w:rsid w:val="00E850A1"/>
    <w:rsid w:val="00E85928"/>
    <w:rsid w:val="00E87822"/>
    <w:rsid w:val="00E90395"/>
    <w:rsid w:val="00E90E49"/>
    <w:rsid w:val="00E917F9"/>
    <w:rsid w:val="00E9291C"/>
    <w:rsid w:val="00E92FD8"/>
    <w:rsid w:val="00E93FFE"/>
    <w:rsid w:val="00E94F8A"/>
    <w:rsid w:val="00EA67BD"/>
    <w:rsid w:val="00EA7A41"/>
    <w:rsid w:val="00EB077B"/>
    <w:rsid w:val="00EB297A"/>
    <w:rsid w:val="00EB4EA2"/>
    <w:rsid w:val="00EB73B4"/>
    <w:rsid w:val="00EC1FE7"/>
    <w:rsid w:val="00EC24D5"/>
    <w:rsid w:val="00EC27C6"/>
    <w:rsid w:val="00EC4207"/>
    <w:rsid w:val="00EC5653"/>
    <w:rsid w:val="00EC60EB"/>
    <w:rsid w:val="00EC7056"/>
    <w:rsid w:val="00EC71CE"/>
    <w:rsid w:val="00EC7D47"/>
    <w:rsid w:val="00ED1006"/>
    <w:rsid w:val="00ED12A5"/>
    <w:rsid w:val="00EE2149"/>
    <w:rsid w:val="00EF03A7"/>
    <w:rsid w:val="00EF18FE"/>
    <w:rsid w:val="00EF5787"/>
    <w:rsid w:val="00EF60D0"/>
    <w:rsid w:val="00EF6691"/>
    <w:rsid w:val="00EF7EA6"/>
    <w:rsid w:val="00F01763"/>
    <w:rsid w:val="00F0528D"/>
    <w:rsid w:val="00F06C67"/>
    <w:rsid w:val="00F06DFD"/>
    <w:rsid w:val="00F071D1"/>
    <w:rsid w:val="00F07533"/>
    <w:rsid w:val="00F10629"/>
    <w:rsid w:val="00F15FA5"/>
    <w:rsid w:val="00F209B7"/>
    <w:rsid w:val="00F2376F"/>
    <w:rsid w:val="00F243D8"/>
    <w:rsid w:val="00F279ED"/>
    <w:rsid w:val="00F30828"/>
    <w:rsid w:val="00F313D6"/>
    <w:rsid w:val="00F40338"/>
    <w:rsid w:val="00F40F0C"/>
    <w:rsid w:val="00F4766C"/>
    <w:rsid w:val="00F5060E"/>
    <w:rsid w:val="00F507D1"/>
    <w:rsid w:val="00F519CE"/>
    <w:rsid w:val="00F51ADA"/>
    <w:rsid w:val="00F55910"/>
    <w:rsid w:val="00F60203"/>
    <w:rsid w:val="00F607C5"/>
    <w:rsid w:val="00F60DEA"/>
    <w:rsid w:val="00F6302A"/>
    <w:rsid w:val="00F63950"/>
    <w:rsid w:val="00F64C2B"/>
    <w:rsid w:val="00F651BE"/>
    <w:rsid w:val="00F67F53"/>
    <w:rsid w:val="00F703BE"/>
    <w:rsid w:val="00F710D2"/>
    <w:rsid w:val="00F71F69"/>
    <w:rsid w:val="00F72B72"/>
    <w:rsid w:val="00F72C0F"/>
    <w:rsid w:val="00F74BB9"/>
    <w:rsid w:val="00F75582"/>
    <w:rsid w:val="00F759FE"/>
    <w:rsid w:val="00F76EFA"/>
    <w:rsid w:val="00F77F36"/>
    <w:rsid w:val="00F804BE"/>
    <w:rsid w:val="00F817CE"/>
    <w:rsid w:val="00F82235"/>
    <w:rsid w:val="00F84219"/>
    <w:rsid w:val="00F8456C"/>
    <w:rsid w:val="00F859D8"/>
    <w:rsid w:val="00F868F5"/>
    <w:rsid w:val="00F9056A"/>
    <w:rsid w:val="00F90F8D"/>
    <w:rsid w:val="00F92782"/>
    <w:rsid w:val="00F93AA9"/>
    <w:rsid w:val="00F94BA6"/>
    <w:rsid w:val="00F960FB"/>
    <w:rsid w:val="00F96985"/>
    <w:rsid w:val="00F97838"/>
    <w:rsid w:val="00FA2BB3"/>
    <w:rsid w:val="00FB1FC6"/>
    <w:rsid w:val="00FB2E08"/>
    <w:rsid w:val="00FB4C80"/>
    <w:rsid w:val="00FB6A6A"/>
    <w:rsid w:val="00FC1049"/>
    <w:rsid w:val="00FC4AF6"/>
    <w:rsid w:val="00FC7429"/>
    <w:rsid w:val="00FC79CC"/>
    <w:rsid w:val="00FC7BE6"/>
    <w:rsid w:val="00FD07F6"/>
    <w:rsid w:val="00FD1639"/>
    <w:rsid w:val="00FD1EC8"/>
    <w:rsid w:val="00FD47ED"/>
    <w:rsid w:val="00FD74DB"/>
    <w:rsid w:val="00FD7660"/>
    <w:rsid w:val="00FE048D"/>
    <w:rsid w:val="00FE0655"/>
    <w:rsid w:val="00FE2365"/>
    <w:rsid w:val="00FE37D7"/>
    <w:rsid w:val="00FE4C7B"/>
    <w:rsid w:val="00FE7336"/>
    <w:rsid w:val="00FE787C"/>
    <w:rsid w:val="00FF17C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038640"/>
  <w15:chartTrackingRefBased/>
  <w15:docId w15:val="{FFAEE534-E691-4506-B96B-51BE7203F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 w:type="paragraph" w:styleId="Revision">
    <w:name w:val="Revision"/>
    <w:hidden/>
    <w:uiPriority w:val="99"/>
    <w:semiHidden/>
    <w:rsid w:val="00230E5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811818">
      <w:bodyDiv w:val="1"/>
      <w:marLeft w:val="0"/>
      <w:marRight w:val="0"/>
      <w:marTop w:val="0"/>
      <w:marBottom w:val="0"/>
      <w:divBdr>
        <w:top w:val="none" w:sz="0" w:space="0" w:color="auto"/>
        <w:left w:val="none" w:sz="0" w:space="0" w:color="auto"/>
        <w:bottom w:val="none" w:sz="0" w:space="0" w:color="auto"/>
        <w:right w:val="none" w:sz="0" w:space="0" w:color="auto"/>
      </w:divBdr>
    </w:div>
    <w:div w:id="180350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ibeh\AppData\Local\Microsoft\Windows\Temporary%20Internet%20Files\Content.IE5\V1L58IF2\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5NUHHDQN7SK2-1476151046-22786</_dlc_DocId>
    <_dlc_DocIdUrl xmlns="f166a696-7b5b-4ccd-9f0c-ffde0cceec81">
      <Url>https://ericsson.sharepoint.com/sites/star/_layouts/15/DocIdRedir.aspx?ID=5NUHHDQN7SK2-1476151046-22786</Url>
      <Description>5NUHHDQN7SK2-1476151046-22786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E0499-73D5-43E7-A916-E25E8A2AD760}">
  <ds:schemaRefs>
    <ds:schemaRef ds:uri="Microsoft.SharePoint.Taxonomy.ContentTypeSync"/>
  </ds:schemaRefs>
</ds:datastoreItem>
</file>

<file path=customXml/itemProps2.xml><?xml version="1.0" encoding="utf-8"?>
<ds:datastoreItem xmlns:ds="http://schemas.openxmlformats.org/officeDocument/2006/customXml" ds:itemID="{3B0E6725-90D2-4AD6-B7C0-9C1576142297}">
  <ds:schemaRefs>
    <ds:schemaRef ds:uri="http://schemas.microsoft.com/sharepoint/events"/>
  </ds:schemaRefs>
</ds:datastoreItem>
</file>

<file path=customXml/itemProps3.xml><?xml version="1.0" encoding="utf-8"?>
<ds:datastoreItem xmlns:ds="http://schemas.openxmlformats.org/officeDocument/2006/customXml" ds:itemID="{77E3735E-51FD-43D0-9B55-AD376494FA7D}">
  <ds:schemaRefs>
    <ds:schemaRef ds:uri="http://schemas.microsoft.com/sharepoint/v3/contenttype/forms"/>
  </ds:schemaRefs>
</ds:datastoreItem>
</file>

<file path=customXml/itemProps4.xml><?xml version="1.0" encoding="utf-8"?>
<ds:datastoreItem xmlns:ds="http://schemas.openxmlformats.org/officeDocument/2006/customXml" ds:itemID="{8D241E06-38FE-4672-9213-3EF17581684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4FF0B8B-79C7-4305-9C31-5A6E94260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A73D9A-F808-4ACD-924C-0C6DFAEE9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451</TotalTime>
  <Pages>1</Pages>
  <Words>2723</Words>
  <Characters>15523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Ali Behravan</dc:creator>
  <cp:keywords>3GPP; Ericsson; TDoc</cp:keywords>
  <dc:description/>
  <cp:lastModifiedBy>Ali Behravan</cp:lastModifiedBy>
  <cp:revision>396</cp:revision>
  <cp:lastPrinted>2008-01-31T07:09:00Z</cp:lastPrinted>
  <dcterms:created xsi:type="dcterms:W3CDTF">2018-05-08T03:28:00Z</dcterms:created>
  <dcterms:modified xsi:type="dcterms:W3CDTF">2018-05-11T20:29:00Z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f5829440-dd7d-47e8-90ae-b57692431bb2</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